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</w:t>
      </w:r>
      <w:r w:rsidR="006A5DEF">
        <w:rPr>
          <w:rFonts w:cs="Arial"/>
          <w:sz w:val="24"/>
          <w:szCs w:val="24"/>
        </w:rPr>
        <w:t>2</w:t>
      </w:r>
    </w:p>
    <w:p w:rsid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  <w:i/>
          <w:color w:val="0070C0"/>
          <w:sz w:val="20"/>
          <w:szCs w:val="20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r w:rsidR="003A1AC6">
        <w:rPr>
          <w:rFonts w:cs="Arial"/>
          <w:b/>
          <w:i/>
          <w:color w:val="0070C0"/>
          <w:sz w:val="20"/>
          <w:szCs w:val="20"/>
        </w:rPr>
        <w:t>000</w:t>
      </w:r>
      <w:r w:rsidR="006A5DEF">
        <w:rPr>
          <w:rFonts w:cs="Arial"/>
          <w:b/>
          <w:i/>
          <w:color w:val="0070C0"/>
          <w:sz w:val="20"/>
          <w:szCs w:val="20"/>
        </w:rPr>
        <w:t>1</w:t>
      </w:r>
      <w:r w:rsidR="000806A0">
        <w:rPr>
          <w:rFonts w:cs="Arial"/>
          <w:b/>
          <w:i/>
          <w:color w:val="0070C0"/>
          <w:sz w:val="20"/>
          <w:szCs w:val="20"/>
        </w:rPr>
        <w:t>)</w:t>
      </w:r>
    </w:p>
    <w:p w:rsidR="006A5DEF" w:rsidRPr="00F45489" w:rsidRDefault="006A5DEF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  <w:i/>
          <w:color w:val="0070C0"/>
          <w:sz w:val="20"/>
          <w:szCs w:val="20"/>
        </w:rPr>
        <w:tab/>
        <w:t>(revision of S1-140000)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2B4959">
        <w:rPr>
          <w:rFonts w:eastAsia="Times New Roman" w:cs="Arial"/>
          <w:sz w:val="22"/>
          <w:szCs w:val="20"/>
          <w:lang w:eastAsia="ar-SA"/>
        </w:rPr>
        <w:t>s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 xml:space="preserve">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>with document allocation</w:t>
      </w:r>
      <w:r w:rsidR="002B4959">
        <w:rPr>
          <w:rFonts w:eastAsia="Times New Roman" w:cs="Arial"/>
          <w:sz w:val="22"/>
          <w:szCs w:val="20"/>
          <w:lang w:eastAsia="ar-SA"/>
        </w:rPr>
        <w:t xml:space="preserve">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12EA7" w:rsidRPr="00015298" w:rsidRDefault="00212EA7" w:rsidP="00212EA7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212EA7" w:rsidRPr="00015298" w:rsidRDefault="00212EA7" w:rsidP="00212EA7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12EA7" w:rsidRPr="00F774D3" w:rsidRDefault="00212EA7" w:rsidP="00212EA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= Howard III</w:t>
      </w:r>
      <w:r w:rsidR="00194B7D">
        <w:rPr>
          <w:rFonts w:eastAsia="Arial Unicode MS"/>
          <w:sz w:val="24"/>
          <w:szCs w:val="24"/>
          <w:lang w:eastAsia="ar-SA"/>
        </w:rPr>
        <w:t xml:space="preserve"> (level B1)</w:t>
      </w:r>
    </w:p>
    <w:p w:rsidR="00212EA7" w:rsidRPr="00772E0F" w:rsidRDefault="00212EA7" w:rsidP="00212EA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  <w:t xml:space="preserve">=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CR406 </w:t>
      </w:r>
      <w:r w:rsidR="00194B7D">
        <w:rPr>
          <w:rFonts w:eastAsia="Arial Unicode MS" w:cs="Arial"/>
          <w:color w:val="00B050"/>
          <w:sz w:val="24"/>
          <w:szCs w:val="24"/>
          <w:lang w:eastAsia="ar-SA"/>
        </w:rPr>
        <w:t xml:space="preserve">(level 4) </w:t>
      </w:r>
      <w:r w:rsidR="008E1447">
        <w:rPr>
          <w:rFonts w:eastAsia="Arial Unicode MS" w:cs="Arial"/>
          <w:color w:val="00B050"/>
          <w:sz w:val="24"/>
          <w:szCs w:val="24"/>
          <w:lang w:eastAsia="ar-SA"/>
        </w:rPr>
        <w:t>–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Wednesday only</w:t>
      </w:r>
    </w:p>
    <w:p w:rsidR="00212EA7" w:rsidRPr="00015298" w:rsidRDefault="00212EA7" w:rsidP="00212EA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</w:tblGrid>
      <w:tr w:rsidR="00212EA7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0C20A9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C20A9" w:rsidRPr="00C77859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0C20A9" w:rsidRPr="00C77859" w:rsidRDefault="000C20A9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C20A9" w:rsidRPr="00C77859" w:rsidRDefault="000C20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E4EC0" w:rsidRPr="00CB5622" w:rsidRDefault="001E4EC0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C20A9" w:rsidRPr="00A015DA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C20A9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="000C20A9"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 w:rsidR="000C20A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0C20A9" w:rsidRDefault="000C20A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="00E33AC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33ACE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C20A9" w:rsidRPr="007D3C57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bookmarkStart w:id="3" w:name="_GoBack"/>
            <w:bookmarkEnd w:id="3"/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</w:t>
            </w: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_Ref377238880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1A19C5" w:rsidRDefault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4502B6" w:rsidRDefault="004502B6" w:rsidP="004502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_Ref377238996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1D1156" w:rsidRDefault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IOPS</w:t>
            </w:r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CSIPTO</w:t>
            </w:r>
          </w:p>
          <w:p w:rsidR="008023B9" w:rsidRPr="00DD7295" w:rsidRDefault="008023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197403" w:rsidRPr="006A5E0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930276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Default="00930276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Pr="00C77859" w:rsidRDefault="00930276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Coffee break:</w:t>
            </w:r>
          </w:p>
          <w:p w:rsidR="00930276" w:rsidRPr="00956FD0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56FD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ITRI demo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A015DA" w:rsidRDefault="00930276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E8A" w:rsidRPr="00DD7295" w:rsidRDefault="00310E8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0846E8" w:rsidRDefault="000846E8" w:rsidP="000846E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720676" w:rsidRDefault="0072067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_Ref377325454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SA1 process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B81788" w:rsidRDefault="00B81788" w:rsidP="00B8178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8C4B0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4502B6" w:rsidRDefault="004502B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MMTEL Voice/SMS</w:t>
            </w:r>
          </w:p>
          <w:p w:rsidR="008023B9" w:rsidRDefault="008023B9" w:rsidP="008023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  <w:p w:rsidR="001D1156" w:rsidRDefault="001D1156" w:rsidP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</w:p>
          <w:p w:rsidR="00A744E8" w:rsidRDefault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  <w:p w:rsidR="00065D5B" w:rsidRPr="00DD7295" w:rsidRDefault="00065D5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8.5</w: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B155E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_Ref377238996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A240AB" w:rsidRDefault="00D9543E" w:rsidP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A240A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IOPS</w:t>
            </w:r>
          </w:p>
          <w:p w:rsidR="00197403" w:rsidRPr="00A240AB" w:rsidRDefault="00BD21A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C55D8" w:rsidRDefault="00F31F20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61128E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A19C5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065D5B" w:rsidRDefault="00065D5B" w:rsidP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8.5</w: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eICBD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462D37" w:rsidRPr="00DD7295" w:rsidRDefault="00462D37" w:rsidP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7D00EB" w:rsidRPr="00DD7295" w:rsidRDefault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15:30</w:t>
            </w:r>
          </w:p>
          <w:p w:rsidR="00197403" w:rsidRPr="00EB413F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16:45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3B4121" w:rsidRDefault="003B41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eICBD drafting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_Ref377239720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summary</w:t>
            </w:r>
            <w:r w:rsidRPr="008B47F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 xml:space="preserve"> </w:t>
            </w:r>
          </w:p>
          <w:p w:rsidR="002F2CCA" w:rsidRDefault="002F2CC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DD7295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MMTEL voice</w:t>
            </w:r>
          </w:p>
          <w:p w:rsidR="00197403" w:rsidRDefault="00D9543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BD21A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CSIPTO</w:t>
            </w:r>
          </w:p>
          <w:p w:rsidR="00A240AB" w:rsidRPr="00BD21AE" w:rsidRDefault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8B172B" w:rsidRDefault="008B172B" w:rsidP="008B172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CA1A2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MMTEL voice</w:t>
            </w:r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CC3354" w:rsidRDefault="00CC3354" w:rsidP="00CC335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CC3354" w:rsidRPr="00A42863" w:rsidRDefault="00CC3354" w:rsidP="00CC335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_Ref377238128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_Ref377238138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Work plan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197403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17:00</w:t>
            </w: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015298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0760F2" w:rsidRPr="00015298" w:rsidTr="00DD7295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760F2" w:rsidRDefault="000760F2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760F2" w:rsidRPr="00EB413F" w:rsidRDefault="000760F2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2078" w:rsidRDefault="00382078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:rsidR="000760F2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Start 19:30</w:t>
            </w:r>
          </w:p>
          <w:p w:rsidR="000760F2" w:rsidRDefault="000760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MMS/Social event</w:t>
            </w:r>
          </w:p>
          <w:p w:rsidR="002A3BB4" w:rsidRPr="00DD7295" w:rsidRDefault="002A3B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DD7295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(meet at 19:15 in lobby)</w:t>
            </w:r>
          </w:p>
          <w:p w:rsidR="00382078" w:rsidRPr="00015298" w:rsidRDefault="003820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A015DA" w:rsidRDefault="000760F2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12EA7" w:rsidRPr="00015298" w:rsidRDefault="00212EA7" w:rsidP="00212EA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014DBB" w:rsidRDefault="00014DBB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Meeting rooms </w:t>
      </w:r>
      <w:r w:rsidR="004479C1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available up to </w:t>
      </w: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>18:00</w:t>
      </w:r>
      <w:r w:rsidR="002153DD">
        <w:rPr>
          <w:rFonts w:eastAsia="Arial Unicode MS" w:cs="Arial"/>
          <w:b/>
          <w:sz w:val="20"/>
          <w:szCs w:val="20"/>
          <w:lang w:eastAsia="ar-SA"/>
        </w:rPr>
        <w:t xml:space="preserve">, as a result, 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Q3/Q4/Q5 </w:t>
      </w:r>
      <w:r w:rsidR="002153DD">
        <w:rPr>
          <w:rFonts w:eastAsia="Arial Unicode MS" w:cs="Arial"/>
          <w:b/>
          <w:sz w:val="20"/>
          <w:szCs w:val="20"/>
          <w:highlight w:val="green"/>
          <w:lang w:eastAsia="ar-SA"/>
        </w:rPr>
        <w:t>timing has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 changed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12EA7" w:rsidRDefault="00E470E0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eICBD will be treated directly in drafting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12EA7" w:rsidRPr="0037718B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Drafting session chairs:</w:t>
      </w:r>
    </w:p>
    <w:p w:rsidR="00FA6A15" w:rsidRPr="0037718B" w:rsidRDefault="00FA6A15" w:rsidP="00FA6A15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SEES: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Antonella</w:t>
      </w:r>
      <w:r>
        <w:rPr>
          <w:rFonts w:eastAsia="Arial Unicode MS" w:cs="Arial"/>
          <w:sz w:val="20"/>
          <w:szCs w:val="20"/>
          <w:lang w:eastAsia="ar-SA"/>
        </w:rPr>
        <w:t xml:space="preserve"> Napolitano (Telecom Italia)</w:t>
      </w:r>
    </w:p>
    <w:p w:rsidR="00FA6A15" w:rsidRDefault="00FA6A15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MCPTT: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0F0BD5">
        <w:rPr>
          <w:rFonts w:eastAsia="Arial Unicode MS" w:cs="Arial"/>
          <w:sz w:val="20"/>
          <w:szCs w:val="20"/>
          <w:lang w:eastAsia="ar-SA"/>
        </w:rPr>
        <w:t xml:space="preserve">Mark Younge </w:t>
      </w:r>
      <w:r w:rsidR="000F0BD5" w:rsidRPr="0037718B">
        <w:rPr>
          <w:rFonts w:eastAsia="Arial Unicode MS" w:cs="Arial"/>
          <w:sz w:val="20"/>
          <w:szCs w:val="20"/>
          <w:lang w:eastAsia="ar-SA"/>
        </w:rPr>
        <w:t>(T-Mobile US)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FS_ACDC: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FA6A1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FA6A1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FS_eICBD: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Mark</w:t>
      </w:r>
      <w:r w:rsidRPr="0037718B">
        <w:rPr>
          <w:rFonts w:eastAsia="Arial Unicode MS" w:cs="Arial"/>
          <w:sz w:val="20"/>
          <w:szCs w:val="20"/>
          <w:lang w:eastAsia="ar-SA"/>
        </w:rPr>
        <w:t xml:space="preserve"> Younge (T-Mobile US)</w:t>
      </w:r>
    </w:p>
    <w:p w:rsidR="00212EA7" w:rsidRDefault="00212EA7" w:rsidP="00212EA7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4" w:name="OLE_LINK7"/>
      <w:bookmarkStart w:id="5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4"/>
    <w:bookmarkEnd w:id="5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18"/>
        <w:gridCol w:w="1166"/>
        <w:gridCol w:w="26"/>
        <w:gridCol w:w="2520"/>
        <w:gridCol w:w="4130"/>
        <w:gridCol w:w="2115"/>
        <w:gridCol w:w="448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bookmarkStart w:id="10" w:name="_Ref377238880"/>
            <w:bookmarkStart w:id="11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" w:name="_Toc316030587"/>
            <w:bookmarkStart w:id="13" w:name="_Toc324137313"/>
            <w:bookmarkStart w:id="14" w:name="_Toc331152484"/>
            <w:bookmarkStart w:id="15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2"/>
            <w:bookmarkEnd w:id="13"/>
            <w:bookmarkEnd w:id="14"/>
            <w:bookmarkEnd w:id="15"/>
          </w:p>
        </w:tc>
      </w:tr>
      <w:tr w:rsidR="003977F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EB413F" w:rsidRDefault="003C3138" w:rsidP="00744151">
            <w:pPr>
              <w:spacing w:after="0" w:line="240" w:lineRule="auto"/>
              <w:jc w:val="both"/>
            </w:pPr>
            <w:hyperlink r:id="rId13" w:history="1">
              <w:r w:rsidR="001261C9" w:rsidRPr="00EB413F">
                <w:rPr>
                  <w:rStyle w:val="Hyperlink"/>
                  <w:rFonts w:cs="Arial"/>
                  <w:color w:val="auto"/>
                </w:rPr>
                <w:t>S1-140000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Draft</w:t>
            </w:r>
            <w:r w:rsidR="00B20DB6" w:rsidRPr="00666D4C">
              <w:t xml:space="preserve"> agenda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666D4C" w:rsidP="00744151">
            <w:pPr>
              <w:spacing w:after="0" w:line="240" w:lineRule="auto"/>
            </w:pPr>
            <w:r w:rsidRPr="00666D4C">
              <w:t>Revised to S1-140001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</w:p>
        </w:tc>
      </w:tr>
      <w:tr w:rsidR="00666D4C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63636C" w:rsidRDefault="00666D4C" w:rsidP="00744151">
            <w:pPr>
              <w:spacing w:after="0" w:line="240" w:lineRule="auto"/>
            </w:pPr>
            <w:r w:rsidRPr="0063636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" w:history="1">
              <w:r w:rsidR="00666D4C" w:rsidRPr="0063636C">
                <w:rPr>
                  <w:rStyle w:val="Hyperlink"/>
                  <w:color w:val="auto"/>
                </w:rPr>
                <w:t>S1-140001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Draft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3636C" w:rsidP="00744151">
            <w:pPr>
              <w:spacing w:after="0" w:line="240" w:lineRule="auto"/>
              <w:jc w:val="both"/>
            </w:pPr>
            <w:r w:rsidRPr="0063636C">
              <w:t>Revised to S1-140002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Revision of S1-140000.</w:t>
            </w:r>
          </w:p>
        </w:tc>
      </w:tr>
      <w:tr w:rsidR="0063636C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C02D4C" w:rsidRDefault="0063636C" w:rsidP="00744151">
            <w:pPr>
              <w:spacing w:after="0" w:line="240" w:lineRule="auto"/>
            </w:pPr>
            <w:r w:rsidRPr="00C02D4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3636C" w:rsidRPr="00DD7295" w:rsidRDefault="003C3138" w:rsidP="00744151">
            <w:pPr>
              <w:spacing w:after="0" w:line="240" w:lineRule="auto"/>
              <w:jc w:val="both"/>
            </w:pPr>
            <w:hyperlink r:id="rId15" w:history="1">
              <w:r w:rsidR="0063636C" w:rsidRPr="00C02D4C">
                <w:rPr>
                  <w:rStyle w:val="Hyperlink"/>
                  <w:rFonts w:cs="Arial"/>
                  <w:color w:val="auto"/>
                </w:rPr>
                <w:t>S1-140002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DD7295" w:rsidRDefault="0063636C" w:rsidP="00744151">
            <w:pPr>
              <w:spacing w:after="0" w:line="240" w:lineRule="auto"/>
              <w:jc w:val="both"/>
            </w:pPr>
            <w:r w:rsidRPr="00C02D4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DD7295" w:rsidRDefault="0063636C" w:rsidP="00744151">
            <w:pPr>
              <w:spacing w:after="0" w:line="240" w:lineRule="auto"/>
              <w:jc w:val="both"/>
            </w:pPr>
            <w:r w:rsidRPr="00C02D4C">
              <w:t>Final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DD7295" w:rsidRDefault="00C02D4C" w:rsidP="00744151">
            <w:pPr>
              <w:spacing w:after="0" w:line="240" w:lineRule="auto"/>
              <w:jc w:val="both"/>
            </w:pPr>
            <w:r w:rsidRPr="00C02D4C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3636C" w:rsidRPr="00DD7295" w:rsidRDefault="0063636C" w:rsidP="00744151">
            <w:pPr>
              <w:spacing w:after="0" w:line="240" w:lineRule="auto"/>
              <w:jc w:val="both"/>
            </w:pPr>
            <w:r w:rsidRPr="00C02D4C">
              <w:rPr>
                <w:i/>
              </w:rPr>
              <w:t>Revision of S1-140000.</w:t>
            </w:r>
          </w:p>
          <w:p w:rsidR="00C02D4C" w:rsidRDefault="0063636C" w:rsidP="00744151">
            <w:pPr>
              <w:spacing w:after="0" w:line="240" w:lineRule="auto"/>
              <w:jc w:val="both"/>
            </w:pPr>
            <w:r w:rsidRPr="00C02D4C">
              <w:t>Revision of S1-140001.</w:t>
            </w:r>
          </w:p>
          <w:p w:rsidR="00C02D4C" w:rsidRPr="00C02D4C" w:rsidRDefault="00C02D4C" w:rsidP="00744151">
            <w:pPr>
              <w:spacing w:after="0" w:line="240" w:lineRule="auto"/>
              <w:jc w:val="both"/>
            </w:pPr>
          </w:p>
          <w:p w:rsidR="00C02D4C" w:rsidRDefault="00C02D4C" w:rsidP="00744151">
            <w:pPr>
              <w:spacing w:after="0" w:line="240" w:lineRule="auto"/>
              <w:jc w:val="both"/>
            </w:pPr>
          </w:p>
          <w:p w:rsidR="0063636C" w:rsidRPr="00C02D4C" w:rsidRDefault="00C02D4C" w:rsidP="00744151">
            <w:pPr>
              <w:spacing w:after="0" w:line="240" w:lineRule="auto"/>
              <w:jc w:val="both"/>
            </w:pPr>
            <w:r>
              <w:t>N</w:t>
            </w:r>
            <w:r w:rsidRPr="00C02D4C">
              <w:t>o presentation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" w:name="_Toc316030588"/>
            <w:bookmarkStart w:id="17" w:name="_Toc324137314"/>
            <w:bookmarkStart w:id="18" w:name="_Toc331152485"/>
            <w:bookmarkStart w:id="19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6"/>
            <w:bookmarkEnd w:id="17"/>
            <w:bookmarkEnd w:id="18"/>
            <w:bookmarkEnd w:id="19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gridSpan w:val="2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gridSpan w:val="5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6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0" w:name="_Toc316030589"/>
            <w:bookmarkStart w:id="21" w:name="_Toc324137315"/>
            <w:bookmarkStart w:id="22" w:name="_Toc331152486"/>
            <w:bookmarkStart w:id="23" w:name="_Toc3780524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20"/>
            <w:bookmarkEnd w:id="21"/>
            <w:bookmarkEnd w:id="22"/>
            <w:bookmarkEnd w:id="23"/>
          </w:p>
        </w:tc>
      </w:tr>
      <w:tr w:rsidR="00487EAF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330100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B22F94" w:rsidP="00744151">
            <w:pPr>
              <w:spacing w:after="0" w:line="240" w:lineRule="auto"/>
              <w:jc w:val="both"/>
            </w:pPr>
            <w:r w:rsidRPr="00B22F94">
              <w:t>Revised to S1-140005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487EAF" w:rsidP="00744151">
            <w:pPr>
              <w:spacing w:after="0" w:line="240" w:lineRule="auto"/>
            </w:pPr>
          </w:p>
        </w:tc>
      </w:tr>
      <w:tr w:rsidR="00B22F9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B22F94" w:rsidRDefault="00B22F94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3C3138" w:rsidP="00744151">
            <w:pPr>
              <w:spacing w:after="0" w:line="240" w:lineRule="auto"/>
              <w:jc w:val="both"/>
            </w:pPr>
            <w:hyperlink r:id="rId18" w:history="1">
              <w:r w:rsidR="00B22F94" w:rsidRPr="00AF637D">
                <w:rPr>
                  <w:rStyle w:val="Hyperlink"/>
                  <w:rFonts w:cs="Arial"/>
                  <w:color w:val="auto"/>
                </w:rPr>
                <w:t>S1-140005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Default="00B22F94" w:rsidP="00744151">
            <w:pPr>
              <w:spacing w:after="0" w:line="240" w:lineRule="auto"/>
            </w:pPr>
            <w:r w:rsidRPr="00B22F94">
              <w:t>Revision of S1-140004.</w:t>
            </w:r>
          </w:p>
          <w:p w:rsidR="00B22F94" w:rsidRPr="00B22F94" w:rsidRDefault="00B22F94" w:rsidP="00744151">
            <w:pPr>
              <w:spacing w:after="0" w:line="240" w:lineRule="auto"/>
            </w:pPr>
          </w:p>
          <w:p w:rsidR="00B22F94" w:rsidRDefault="00B22F94" w:rsidP="00744151">
            <w:pPr>
              <w:spacing w:after="0" w:line="240" w:lineRule="auto"/>
            </w:pPr>
          </w:p>
          <w:p w:rsidR="00B22F94" w:rsidRPr="00B22F94" w:rsidRDefault="00B22F94" w:rsidP="00744151">
            <w:pPr>
              <w:spacing w:after="0" w:line="240" w:lineRule="auto"/>
            </w:pPr>
            <w:r>
              <w:t>N</w:t>
            </w:r>
            <w:r w:rsidRPr="00B22F94">
              <w:t>o presentation</w:t>
            </w: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4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9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5" w:name="_Toc316030590"/>
            <w:bookmarkStart w:id="26" w:name="_Toc324137316"/>
            <w:bookmarkStart w:id="27" w:name="_Toc331152487"/>
            <w:bookmarkStart w:id="28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5"/>
            <w:bookmarkEnd w:id="26"/>
            <w:bookmarkEnd w:id="27"/>
            <w:bookmarkEnd w:id="2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9" w:name="_Toc316030592"/>
            <w:bookmarkStart w:id="30" w:name="_Toc324137317"/>
            <w:bookmarkStart w:id="31" w:name="_Toc331152488"/>
            <w:bookmarkStart w:id="32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9"/>
            <w:bookmarkEnd w:id="30"/>
            <w:bookmarkEnd w:id="31"/>
            <w:bookmarkEnd w:id="32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3" w:name="_Toc316030593"/>
            <w:bookmarkStart w:id="34" w:name="_Toc324137318"/>
            <w:bookmarkStart w:id="35" w:name="_Ref328464089"/>
            <w:bookmarkStart w:id="36" w:name="_Toc331152489"/>
            <w:bookmarkStart w:id="37" w:name="_Ref377238886"/>
            <w:bookmarkStart w:id="38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91CC5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9" w:name="_Toc316030594"/>
            <w:bookmarkStart w:id="40" w:name="_Toc324137319"/>
            <w:bookmarkStart w:id="41" w:name="_Toc331152490"/>
            <w:bookmarkStart w:id="42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9"/>
            <w:bookmarkEnd w:id="40"/>
            <w:bookmarkEnd w:id="41"/>
            <w:bookmarkEnd w:id="42"/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20738E" w:rsidRDefault="00330100" w:rsidP="00744151">
            <w:pPr>
              <w:spacing w:after="0" w:line="240" w:lineRule="auto"/>
            </w:pPr>
            <w:r w:rsidRPr="0020738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SA1-related topics at SA#62</w:t>
            </w:r>
          </w:p>
          <w:p w:rsidR="00F73A6D" w:rsidRPr="0020738E" w:rsidRDefault="00F73A6D" w:rsidP="00744151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20738E" w:rsidP="00744151">
            <w:pPr>
              <w:spacing w:after="0" w:line="240" w:lineRule="auto"/>
              <w:jc w:val="both"/>
            </w:pPr>
            <w:r w:rsidRPr="0020738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62921" w:rsidRPr="00F52D15" w:rsidRDefault="0076292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Rel-13 Stage 1 freeze date is Sept 2014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3" w:name="_Toc316030604"/>
            <w:bookmarkStart w:id="44" w:name="_Ref323299749"/>
            <w:bookmarkStart w:id="45" w:name="_Ref323299887"/>
            <w:bookmarkStart w:id="46" w:name="_Ref323300545"/>
            <w:bookmarkStart w:id="47" w:name="_Ref323575303"/>
            <w:bookmarkStart w:id="48" w:name="_Ref323803964"/>
            <w:bookmarkStart w:id="49" w:name="_Toc324137331"/>
            <w:bookmarkStart w:id="50" w:name="_Ref328464123"/>
            <w:bookmarkStart w:id="51" w:name="_Ref328464831"/>
            <w:bookmarkStart w:id="52" w:name="_Ref330746989"/>
            <w:bookmarkStart w:id="53" w:name="_Ref330753196"/>
            <w:bookmarkStart w:id="54" w:name="_Ref330753201"/>
            <w:bookmarkStart w:id="55" w:name="_Ref330756767"/>
            <w:bookmarkStart w:id="56" w:name="_Ref330816083"/>
            <w:bookmarkStart w:id="57" w:name="_Ref331146603"/>
            <w:bookmarkStart w:id="58" w:name="_Toc331152496"/>
            <w:bookmarkStart w:id="59" w:name="_Ref377226970"/>
            <w:bookmarkStart w:id="60" w:name="_Ref377238892"/>
            <w:bookmarkStart w:id="61" w:name="_Ref377293700"/>
            <w:bookmarkStart w:id="62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</w:tr>
      <w:tr w:rsidR="0048072E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072E" w:rsidRPr="00A44D5C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LS postponed from previous meetings:</w:t>
            </w:r>
          </w:p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976B1" w:rsidRDefault="00C05C64" w:rsidP="00744151">
            <w:pPr>
              <w:spacing w:after="0" w:line="240" w:lineRule="auto"/>
            </w:pPr>
            <w:r w:rsidRPr="00A976B1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" w:history="1">
              <w:r w:rsidR="00C05C64" w:rsidRPr="00AF637D">
                <w:rPr>
                  <w:rStyle w:val="Hyperlink"/>
                  <w:rFonts w:cs="Arial"/>
                  <w:color w:val="auto"/>
                </w:rPr>
                <w:t>S1-140130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S1-135020 / S1-134086 / GSMA Wi-Fi Roaming Task Force</w:t>
            </w:r>
          </w:p>
          <w:p w:rsidR="00C05C64" w:rsidRPr="00A976B1" w:rsidRDefault="00C05C64" w:rsidP="00744151">
            <w:pPr>
              <w:spacing w:after="0" w:line="240" w:lineRule="auto"/>
            </w:pPr>
            <w:r w:rsidRPr="00A976B1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LS on Wi-Fi Roaming Task Force - Signalling Optimisation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A976B1" w:rsidP="00744151">
            <w:pPr>
              <w:spacing w:after="0" w:line="240" w:lineRule="auto"/>
              <w:jc w:val="both"/>
            </w:pPr>
            <w:r w:rsidRPr="00A976B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Postponed from SA1#63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  <w:r w:rsidRPr="00A976B1">
              <w:t>GSMA asks 3GPP to specify o</w:t>
            </w:r>
            <w:r w:rsidRPr="00A976B1">
              <w:rPr>
                <w:lang w:val="en-US"/>
              </w:rPr>
              <w:t>perator policy to dynamically control WLAN authentication/association attempts that require the use of SIM based authentication.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</w:p>
          <w:p w:rsidR="00C05C64" w:rsidRPr="00A976B1" w:rsidRDefault="00C05C64" w:rsidP="00175E67">
            <w:pPr>
              <w:spacing w:after="0" w:line="240" w:lineRule="auto"/>
            </w:pPr>
            <w:r w:rsidRPr="00A976B1">
              <w:t>Review and update/add SA1 requirements as needed. Send any SA1 requirements to SA3 ASAP.</w:t>
            </w: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482963" w:rsidRDefault="00C05C64" w:rsidP="00744151">
            <w:pPr>
              <w:spacing w:after="0" w:line="240" w:lineRule="auto"/>
            </w:pPr>
            <w:r w:rsidRPr="00482963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" w:history="1">
              <w:r w:rsidR="00C05C64" w:rsidRPr="00A744E8">
                <w:rPr>
                  <w:rStyle w:val="Hyperlink"/>
                  <w:rFonts w:cs="Arial"/>
                  <w:color w:val="auto"/>
                </w:rPr>
                <w:t>S1-140131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5D0EDF">
            <w:pPr>
              <w:spacing w:after="0" w:line="240" w:lineRule="auto"/>
              <w:jc w:val="both"/>
            </w:pPr>
            <w:r w:rsidRPr="00482963">
              <w:t>S1-135233 / S4-131404</w:t>
            </w:r>
          </w:p>
          <w:p w:rsidR="00C05C64" w:rsidRPr="00482963" w:rsidRDefault="00C05C64" w:rsidP="005D0EDF">
            <w:pPr>
              <w:spacing w:after="0" w:line="240" w:lineRule="auto"/>
              <w:jc w:val="both"/>
            </w:pPr>
            <w:r w:rsidRPr="00482963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482963" w:rsidP="00744151">
            <w:pPr>
              <w:spacing w:after="0" w:line="240" w:lineRule="auto"/>
              <w:jc w:val="both"/>
            </w:pPr>
            <w:r w:rsidRPr="00482963">
              <w:t>Noted, answer in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Postponed from SA1#64</w:t>
            </w:r>
          </w:p>
          <w:p w:rsidR="00C05C64" w:rsidRPr="00482963" w:rsidRDefault="00C05C6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82963">
              <w:t>SA4 requests SA1 to indicate if there are relevant regulatory requirements affecting any of the SA4 MBMS use cases in the attachment.</w:t>
            </w:r>
          </w:p>
          <w:p w:rsidR="00C05C64" w:rsidRPr="00482963" w:rsidRDefault="00C05C64">
            <w:pPr>
              <w:spacing w:after="0" w:line="240" w:lineRule="auto"/>
              <w:jc w:val="both"/>
            </w:pPr>
          </w:p>
          <w:p w:rsidR="00C05C64" w:rsidRPr="00482963" w:rsidRDefault="00C05C64">
            <w:pPr>
              <w:spacing w:after="0" w:line="240" w:lineRule="auto"/>
              <w:jc w:val="both"/>
            </w:pPr>
            <w:r w:rsidRPr="00482963">
              <w:t>Action/response required.</w:t>
            </w:r>
          </w:p>
        </w:tc>
      </w:tr>
      <w:tr w:rsidR="00A9573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A95731" w:rsidP="00744151">
            <w:pPr>
              <w:spacing w:after="0" w:line="240" w:lineRule="auto"/>
            </w:pPr>
            <w:r w:rsidRPr="00367ED7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3C3138" w:rsidP="00744151">
            <w:pPr>
              <w:spacing w:after="0" w:line="240" w:lineRule="auto"/>
              <w:jc w:val="both"/>
            </w:pPr>
            <w:hyperlink r:id="rId23" w:history="1">
              <w:r w:rsidR="00A95731" w:rsidRPr="00AF637D">
                <w:rPr>
                  <w:rStyle w:val="Hyperlink"/>
                  <w:rFonts w:cs="Arial"/>
                  <w:color w:val="auto"/>
                </w:rPr>
                <w:t>S1-140143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A95731" w:rsidP="005D0EDF">
            <w:pPr>
              <w:spacing w:after="0" w:line="240" w:lineRule="auto"/>
              <w:jc w:val="both"/>
            </w:pPr>
            <w:r w:rsidRPr="00367ED7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666625" w:rsidP="00744151">
            <w:pPr>
              <w:spacing w:after="0" w:line="240" w:lineRule="auto"/>
              <w:jc w:val="both"/>
            </w:pPr>
            <w:r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367ED7" w:rsidP="00744151">
            <w:pPr>
              <w:spacing w:after="0" w:line="240" w:lineRule="auto"/>
              <w:jc w:val="both"/>
            </w:pPr>
            <w:r w:rsidRPr="00367ED7">
              <w:t>Revised to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666625" w:rsidP="00744151">
            <w:pPr>
              <w:spacing w:after="0" w:line="240" w:lineRule="auto"/>
              <w:jc w:val="both"/>
            </w:pPr>
            <w:r>
              <w:t>Response to: LS (S4-131404) on Clarifications on service requirements of MBMS on demand from SA4</w:t>
            </w:r>
          </w:p>
        </w:tc>
      </w:tr>
      <w:tr w:rsidR="00367ED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482963" w:rsidRDefault="00367ED7" w:rsidP="00744151">
            <w:pPr>
              <w:spacing w:after="0" w:line="240" w:lineRule="auto"/>
            </w:pPr>
            <w:r w:rsidRPr="0048296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" w:history="1">
              <w:r w:rsidR="00367ED7" w:rsidRPr="00482963">
                <w:rPr>
                  <w:rStyle w:val="Hyperlink"/>
                  <w:color w:val="auto"/>
                </w:rPr>
                <w:t>S1-140147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367ED7" w:rsidP="005D0EDF">
            <w:pPr>
              <w:spacing w:after="0" w:line="240" w:lineRule="auto"/>
              <w:jc w:val="both"/>
            </w:pPr>
            <w:r w:rsidRPr="00482963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666625" w:rsidP="00744151">
            <w:pPr>
              <w:spacing w:after="0" w:line="240" w:lineRule="auto"/>
              <w:jc w:val="both"/>
            </w:pPr>
            <w:r w:rsidRPr="00482963"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482963" w:rsidP="00744151">
            <w:pPr>
              <w:spacing w:after="0" w:line="240" w:lineRule="auto"/>
              <w:jc w:val="both"/>
            </w:pPr>
            <w:r w:rsidRPr="00482963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66625" w:rsidRPr="00A744E8" w:rsidRDefault="00666625" w:rsidP="00744151">
            <w:pPr>
              <w:spacing w:after="0" w:line="240" w:lineRule="auto"/>
              <w:jc w:val="both"/>
              <w:rPr>
                <w:i/>
              </w:rPr>
            </w:pPr>
            <w:r w:rsidRPr="00482963">
              <w:rPr>
                <w:i/>
              </w:rPr>
              <w:t>Response to: LS (S4-131404) on Clarifications on service requirements of MBMS on demand from SA4</w:t>
            </w:r>
          </w:p>
          <w:p w:rsidR="00367ED7" w:rsidRPr="00482963" w:rsidRDefault="00367ED7" w:rsidP="00744151">
            <w:pPr>
              <w:spacing w:after="0" w:line="240" w:lineRule="auto"/>
              <w:jc w:val="both"/>
            </w:pPr>
            <w:r w:rsidRPr="00482963">
              <w:t>Revision of S1-140143.</w:t>
            </w:r>
          </w:p>
        </w:tc>
      </w:tr>
      <w:tr w:rsidR="001C36E8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C36E8" w:rsidRPr="00A44D5C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Related to MCPTT:</w:t>
            </w:r>
          </w:p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7F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744151">
            <w:pPr>
              <w:spacing w:after="0" w:line="240" w:lineRule="auto"/>
            </w:pPr>
            <w:r w:rsidRPr="00011475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3C3138" w:rsidP="00744151">
            <w:pPr>
              <w:spacing w:after="0" w:line="240" w:lineRule="auto"/>
              <w:jc w:val="both"/>
            </w:pPr>
            <w:hyperlink r:id="rId25" w:history="1">
              <w:r w:rsidR="00497F23" w:rsidRPr="00AF637D">
                <w:rPr>
                  <w:rStyle w:val="Hyperlink"/>
                  <w:rFonts w:cs="Arial"/>
                  <w:color w:val="auto"/>
                </w:rPr>
                <w:t>S1-140142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t>SP-130727</w:t>
            </w:r>
          </w:p>
          <w:p w:rsidR="00497F23" w:rsidRPr="00011475" w:rsidRDefault="00497F23" w:rsidP="00744151">
            <w:pPr>
              <w:spacing w:after="0" w:line="240" w:lineRule="auto"/>
            </w:pPr>
            <w:r w:rsidRPr="00011475">
              <w:t>(SA1 chairman)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rPr>
                <w:rFonts w:cs="Arial"/>
                <w:bCs/>
                <w:lang w:eastAsia="ja-JP"/>
              </w:rPr>
              <w:t>L</w:t>
            </w:r>
            <w:r w:rsidRPr="00011475">
              <w:rPr>
                <w:rFonts w:cs="Arial"/>
                <w:bCs/>
              </w:rPr>
              <w:t xml:space="preserve">S on </w:t>
            </w:r>
            <w:r w:rsidRPr="00011475">
              <w:rPr>
                <w:rFonts w:cs="Arial"/>
                <w:lang w:eastAsia="ja-JP"/>
              </w:rPr>
              <w:t>Mission Critical Push To Talk over LTE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011475" w:rsidP="00744151">
            <w:pPr>
              <w:spacing w:after="0" w:line="240" w:lineRule="auto"/>
              <w:jc w:val="both"/>
            </w:pPr>
            <w:r w:rsidRPr="0001147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EB413F">
            <w:pPr>
              <w:spacing w:after="0" w:line="240" w:lineRule="auto"/>
            </w:pPr>
          </w:p>
        </w:tc>
      </w:tr>
      <w:tr w:rsidR="00073C2F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744151">
            <w:pPr>
              <w:spacing w:after="0" w:line="240" w:lineRule="auto"/>
            </w:pPr>
            <w:r w:rsidRPr="00CE3725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" w:history="1">
              <w:r w:rsidR="00073C2F" w:rsidRPr="00CE3725">
                <w:rPr>
                  <w:rStyle w:val="Hyperlink"/>
                  <w:rFonts w:cs="Arial"/>
                  <w:color w:val="auto"/>
                </w:rPr>
                <w:t>S1-140036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TIA TR8.8 doc num TR88-14-001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CE3725" w:rsidP="00744151">
            <w:pPr>
              <w:spacing w:after="0" w:line="240" w:lineRule="auto"/>
              <w:jc w:val="both"/>
            </w:pPr>
            <w:r w:rsidRPr="00CE3725">
              <w:t>Noted, answer in S1-140149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CE3725">
              <w:t>TIA TR-8.8 provides their mission critical push-to-talk requirements completed in their project as contribution to MCPTT.</w:t>
            </w:r>
          </w:p>
          <w:p w:rsidR="00073C2F" w:rsidRPr="00CE3725" w:rsidRDefault="00073C2F">
            <w:pPr>
              <w:spacing w:after="0" w:line="240" w:lineRule="auto"/>
            </w:pPr>
          </w:p>
          <w:p w:rsidR="00073C2F" w:rsidRPr="00CE3725" w:rsidRDefault="00073C2F">
            <w:pPr>
              <w:spacing w:after="0" w:line="240" w:lineRule="auto"/>
            </w:pPr>
            <w:r w:rsidRPr="00CE3725">
              <w:t>Action required.</w:t>
            </w:r>
          </w:p>
        </w:tc>
      </w:tr>
      <w:tr w:rsidR="00CE372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744151">
            <w:pPr>
              <w:spacing w:after="0" w:line="240" w:lineRule="auto"/>
            </w:pPr>
            <w:r w:rsidRPr="00666D7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3C3138" w:rsidP="00744151">
            <w:pPr>
              <w:spacing w:after="0" w:line="240" w:lineRule="auto"/>
              <w:jc w:val="both"/>
            </w:pPr>
            <w:hyperlink r:id="rId27" w:history="1">
              <w:r w:rsidR="00CE3725" w:rsidRPr="00666D7B">
                <w:rPr>
                  <w:rStyle w:val="Hyperlink"/>
                  <w:rFonts w:cs="Arial"/>
                  <w:color w:val="auto"/>
                </w:rPr>
                <w:t>S1-140149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Harris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666D7B" w:rsidP="00744151">
            <w:pPr>
              <w:spacing w:after="0" w:line="240" w:lineRule="auto"/>
              <w:jc w:val="both"/>
            </w:pPr>
            <w:r w:rsidRPr="00666D7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EB413F">
            <w:pPr>
              <w:spacing w:after="0" w:line="240" w:lineRule="auto"/>
              <w:jc w:val="both"/>
              <w:rPr>
                <w:rFonts w:eastAsia="Times New Roman"/>
                <w:i/>
              </w:rPr>
            </w:pPr>
            <w:r w:rsidRPr="00666D7B">
              <w:rPr>
                <w:i/>
              </w:rPr>
              <w:t>TIA TR-8.8 provides their mission critical push-to-talk requirements completed in their project as contribution to MCPTT.</w:t>
            </w:r>
          </w:p>
          <w:p w:rsidR="00CE3725" w:rsidRPr="00666D7B" w:rsidRDefault="00CE3725">
            <w:pPr>
              <w:spacing w:after="0" w:line="240" w:lineRule="auto"/>
              <w:rPr>
                <w:i/>
              </w:rPr>
            </w:pP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rPr>
                <w:i/>
              </w:rPr>
              <w:t>Action required.</w:t>
            </w: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t>Answer to S1-140036.</w:t>
            </w:r>
          </w:p>
        </w:tc>
      </w:tr>
      <w:tr w:rsidR="00073C2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45135F" w:rsidRDefault="00073C2F" w:rsidP="00744151">
            <w:pPr>
              <w:spacing w:after="0" w:line="240" w:lineRule="auto"/>
            </w:pPr>
            <w:r w:rsidRPr="0045135F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" w:history="1">
              <w:r w:rsidR="00073C2F" w:rsidRPr="00AF637D">
                <w:rPr>
                  <w:rStyle w:val="Hyperlink"/>
                  <w:rFonts w:cs="Arial"/>
                  <w:color w:val="auto"/>
                </w:rPr>
                <w:t>S1-140134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5D0EDF">
            <w:pPr>
              <w:spacing w:after="0" w:line="240" w:lineRule="auto"/>
              <w:jc w:val="both"/>
            </w:pPr>
            <w:r w:rsidRPr="0045135F">
              <w:t>TCCA CCBG Management Group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C223DD">
            <w:pPr>
              <w:spacing w:after="0" w:line="240" w:lineRule="auto"/>
              <w:jc w:val="both"/>
            </w:pPr>
            <w:r w:rsidRPr="0045135F">
              <w:t>Standardisation of Critical Communications over</w:t>
            </w:r>
          </w:p>
          <w:p w:rsidR="00073C2F" w:rsidRPr="0045135F" w:rsidRDefault="00073C2F" w:rsidP="00C223DD">
            <w:pPr>
              <w:spacing w:after="0" w:line="240" w:lineRule="auto"/>
            </w:pPr>
            <w:r w:rsidRPr="0045135F">
              <w:t>Broadband (v1.2)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45135F" w:rsidP="00744151">
            <w:pPr>
              <w:spacing w:after="0" w:line="240" w:lineRule="auto"/>
              <w:jc w:val="both"/>
            </w:pPr>
            <w:r w:rsidRPr="0045135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TCCA CCBG liaison with ETSI TC TCCE related to their work on the standardisation of a critical communications application.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Related to MCPTT.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</w:pPr>
            <w:r w:rsidRPr="0045135F">
              <w:rPr>
                <w:rFonts w:cs="Arial"/>
              </w:rPr>
              <w:t>No action required</w:t>
            </w:r>
          </w:p>
        </w:tc>
      </w:tr>
      <w:tr w:rsidR="00A75E85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A44D5C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Prioritisation of MMTEL voice: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606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 w:rsidP="00744151">
            <w:pPr>
              <w:spacing w:after="0" w:line="240" w:lineRule="auto"/>
            </w:pPr>
            <w:r w:rsidRPr="004C3972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" w:history="1">
              <w:r w:rsidR="00786063" w:rsidRPr="00DB686B">
                <w:rPr>
                  <w:rStyle w:val="Hyperlink"/>
                  <w:rFonts w:cs="Arial"/>
                  <w:color w:val="auto"/>
                </w:rPr>
                <w:t>S1-140136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5D0EDF">
            <w:pPr>
              <w:spacing w:after="0" w:line="240" w:lineRule="auto"/>
              <w:jc w:val="both"/>
            </w:pPr>
            <w:r w:rsidRPr="004C3972">
              <w:t>R2-134601</w:t>
            </w:r>
          </w:p>
          <w:p w:rsidR="00786063" w:rsidRPr="004C3972" w:rsidRDefault="00786063" w:rsidP="005D0EDF">
            <w:pPr>
              <w:spacing w:after="0" w:line="240" w:lineRule="auto"/>
              <w:jc w:val="both"/>
            </w:pPr>
            <w:r w:rsidRPr="004C3972">
              <w:t>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C223DD">
            <w:pPr>
              <w:spacing w:after="0" w:line="240" w:lineRule="auto"/>
              <w:jc w:val="both"/>
            </w:pPr>
            <w:r w:rsidRPr="004C3972"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4C3972" w:rsidP="00744151">
            <w:pPr>
              <w:spacing w:after="0" w:line="240" w:lineRule="auto"/>
              <w:jc w:val="both"/>
            </w:pPr>
            <w:r w:rsidRPr="004C3972">
              <w:t>Noted, answer in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4C3972">
              <w:rPr>
                <w:rFonts w:cs="Arial"/>
              </w:rPr>
              <w:t>RAN2 asks for feedback/Stage 1 requirements for MMTEL voice prioritisation for E-UTRAN in Rel-12 and interaction of such a mechanism with existing access control mechanisms.</w:t>
            </w: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  <w:r w:rsidRPr="004C3972">
              <w:rPr>
                <w:rFonts w:cs="Arial"/>
              </w:rPr>
              <w:t>Action/response required.</w:t>
            </w: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" w:history="1">
              <w:r w:rsidR="00DD28C8" w:rsidRPr="008B47FC">
                <w:rPr>
                  <w:rStyle w:val="Hyperlink"/>
                  <w:rFonts w:cs="Arial"/>
                  <w:color w:val="auto"/>
                </w:rPr>
                <w:t>S1-140028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DD28C8" w:rsidP="00744151">
            <w:pPr>
              <w:spacing w:after="0" w:line="240" w:lineRule="auto"/>
              <w:jc w:val="both"/>
            </w:pPr>
            <w:r w:rsidRPr="00F526FA">
              <w:t>Broadcom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F526FA">
              <w:t>Considerations on Smart Congestion Management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6A358A" w:rsidRDefault="00F526FA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F52D15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Comment: use correct template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F526FA" w:rsidRDefault="005F3EF6" w:rsidP="001D7518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1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F526FA" w:rsidP="001D7518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Moved from section </w:t>
            </w:r>
            <w:r w:rsidRPr="008B47FC">
              <w:fldChar w:fldCharType="begin"/>
            </w:r>
            <w:r w:rsidRPr="00F526FA">
              <w:instrText xml:space="preserve"> REF _Ref377293652 \r \h </w:instrText>
            </w:r>
            <w:r w:rsidRPr="008B47FC">
              <w:fldChar w:fldCharType="separate"/>
            </w:r>
            <w:r w:rsidRPr="00F526FA">
              <w:t>6</w:t>
            </w:r>
            <w:r w:rsidRPr="008B47FC">
              <w:fldChar w:fldCharType="end"/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9E1A8F" w:rsidRDefault="005F3EF6" w:rsidP="001D7518">
            <w:pPr>
              <w:spacing w:after="0" w:line="240" w:lineRule="auto"/>
            </w:pPr>
            <w:r w:rsidRPr="009E1A8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2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9E1A8F" w:rsidP="001D7518">
            <w:pPr>
              <w:spacing w:after="0" w:line="240" w:lineRule="auto"/>
              <w:jc w:val="both"/>
            </w:pPr>
            <w:r w:rsidRPr="009E1A8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 xml:space="preserve">Moved from section </w:t>
            </w:r>
            <w:r w:rsidRPr="008B47FC">
              <w:fldChar w:fldCharType="begin"/>
            </w:r>
            <w:r w:rsidRPr="009E1A8F">
              <w:instrText xml:space="preserve"> REF _Ref377293652 \r \h </w:instrText>
            </w:r>
            <w:r w:rsidRPr="008B47FC">
              <w:fldChar w:fldCharType="separate"/>
            </w:r>
            <w:r w:rsidRPr="009E1A8F">
              <w:t>6</w:t>
            </w:r>
            <w:r w:rsidRPr="008B47FC">
              <w:fldChar w:fldCharType="end"/>
            </w:r>
          </w:p>
        </w:tc>
      </w:tr>
      <w:tr w:rsidR="0073510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" w:history="1">
              <w:r w:rsidR="0073510F" w:rsidRPr="008B47FC">
                <w:rPr>
                  <w:rStyle w:val="Hyperlink"/>
                  <w:rFonts w:cs="Arial"/>
                  <w:color w:val="auto"/>
                </w:rPr>
                <w:t>S1-140053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Discussi</w:t>
            </w:r>
            <w:r w:rsidR="00786063" w:rsidRPr="00F526FA">
              <w:t>o</w:t>
            </w:r>
            <w:r w:rsidRPr="00F526FA">
              <w:t>n paper for Access Control for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F526FA" w:rsidP="00744151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175E67">
            <w:pPr>
              <w:spacing w:after="0" w:line="240" w:lineRule="auto"/>
            </w:pPr>
          </w:p>
        </w:tc>
      </w:tr>
      <w:tr w:rsidR="00EC38EB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EB11D1" w:rsidRDefault="009718C5" w:rsidP="00744151">
            <w:pPr>
              <w:spacing w:after="0" w:line="240" w:lineRule="auto"/>
            </w:pPr>
            <w:r w:rsidRPr="00EB11D1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" w:history="1">
              <w:r w:rsidR="009718C5" w:rsidRPr="002D5DA9">
                <w:rPr>
                  <w:rStyle w:val="Hyperlink"/>
                  <w:rFonts w:cs="Arial"/>
                  <w:color w:val="auto"/>
                </w:rPr>
                <w:t>S1-140055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EB11D1" w:rsidP="00744151">
            <w:pPr>
              <w:spacing w:after="0" w:line="240" w:lineRule="auto"/>
              <w:jc w:val="both"/>
            </w:pPr>
            <w:r w:rsidRPr="00EB11D1">
              <w:t>Revised to S1-140271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175E67">
            <w:pPr>
              <w:spacing w:after="0" w:line="240" w:lineRule="auto"/>
              <w:jc w:val="both"/>
            </w:pPr>
            <w:r w:rsidRPr="00EB11D1">
              <w:t>WI code TEI12 Rel-12 CR198R- Cat B</w:t>
            </w:r>
          </w:p>
          <w:p w:rsidR="00825E4E" w:rsidRPr="00EB11D1" w:rsidRDefault="00825E4E" w:rsidP="00175E67">
            <w:pPr>
              <w:spacing w:after="0" w:line="240" w:lineRule="auto"/>
            </w:pPr>
            <w:r w:rsidRPr="002D5DA9">
              <w:t>Comment: CR number is 0198</w:t>
            </w:r>
          </w:p>
        </w:tc>
      </w:tr>
      <w:tr w:rsidR="00EB11D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A442AD" w:rsidRDefault="00EB11D1" w:rsidP="00744151">
            <w:pPr>
              <w:spacing w:after="0" w:line="240" w:lineRule="auto"/>
            </w:pPr>
            <w:r w:rsidRPr="00A442A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3C3138" w:rsidP="00744151">
            <w:pPr>
              <w:spacing w:after="0" w:line="240" w:lineRule="auto"/>
              <w:jc w:val="both"/>
            </w:pPr>
            <w:hyperlink r:id="rId35" w:history="1">
              <w:r w:rsidR="00EB11D1" w:rsidRPr="00A442AD">
                <w:rPr>
                  <w:rStyle w:val="Hyperlink"/>
                  <w:rFonts w:cs="Arial"/>
                  <w:color w:val="auto"/>
                </w:rPr>
                <w:t>S1-140271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A442AD" w:rsidP="00744151">
            <w:pPr>
              <w:spacing w:after="0" w:line="240" w:lineRule="auto"/>
              <w:jc w:val="both"/>
            </w:pPr>
            <w:r w:rsidRPr="00A442AD">
              <w:t>Revised to S1-140151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364C93" w:rsidRDefault="00EB11D1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364C93">
              <w:rPr>
                <w:i/>
              </w:rPr>
              <w:t>Comment: CR number is 0198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63636C">
              <w:t>Revision of S1-140055.</w:t>
            </w:r>
          </w:p>
        </w:tc>
      </w:tr>
      <w:tr w:rsidR="00A442A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000A1F" w:rsidRDefault="00A442AD" w:rsidP="00744151">
            <w:pPr>
              <w:spacing w:after="0" w:line="240" w:lineRule="auto"/>
            </w:pPr>
            <w:r w:rsidRPr="00000A1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3C3138" w:rsidP="00744151">
            <w:pPr>
              <w:spacing w:after="0" w:line="240" w:lineRule="auto"/>
              <w:jc w:val="both"/>
            </w:pPr>
            <w:hyperlink r:id="rId36" w:history="1">
              <w:r w:rsidR="00A442AD" w:rsidRPr="002B7217">
                <w:rPr>
                  <w:rStyle w:val="Hyperlink"/>
                  <w:rFonts w:cs="Arial"/>
                  <w:color w:val="auto"/>
                </w:rPr>
                <w:t>S1-140151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000A1F" w:rsidP="00744151">
            <w:pPr>
              <w:spacing w:after="0" w:line="240" w:lineRule="auto"/>
              <w:jc w:val="both"/>
            </w:pPr>
            <w:r w:rsidRPr="00000A1F">
              <w:t>Revised to S1-140152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364C93" w:rsidRDefault="00A442AD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A442AD" w:rsidRPr="0063636C" w:rsidRDefault="00A442AD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S1-140055.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t>Revision of S1-140271.</w:t>
            </w:r>
          </w:p>
        </w:tc>
      </w:tr>
      <w:tr w:rsidR="00000A1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A51976" w:rsidRDefault="00000A1F" w:rsidP="00744151">
            <w:pPr>
              <w:spacing w:after="0" w:line="240" w:lineRule="auto"/>
            </w:pPr>
            <w:r w:rsidRPr="00A5197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" w:history="1">
              <w:r w:rsidR="00000A1F" w:rsidRPr="00A51976">
                <w:rPr>
                  <w:rStyle w:val="Hyperlink"/>
                  <w:color w:val="auto"/>
                </w:rPr>
                <w:t>S1-140152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A51976" w:rsidP="00744151">
            <w:pPr>
              <w:spacing w:after="0" w:line="240" w:lineRule="auto"/>
              <w:jc w:val="both"/>
            </w:pPr>
            <w:r w:rsidRPr="00A51976">
              <w:t>Revised to S1-140299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364C93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000A1F" w:rsidRPr="0063636C" w:rsidRDefault="00000A1F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Revision of S1-140055.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S1-140271.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t>Revision of S1-140151.</w:t>
            </w:r>
          </w:p>
        </w:tc>
      </w:tr>
      <w:tr w:rsidR="00A519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220E17" w:rsidRDefault="00A51976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3C3138" w:rsidP="00744151">
            <w:pPr>
              <w:spacing w:after="0" w:line="240" w:lineRule="auto"/>
              <w:jc w:val="both"/>
            </w:pPr>
            <w:hyperlink r:id="rId38" w:history="1">
              <w:r w:rsidR="00A51976" w:rsidRPr="00220E17">
                <w:rPr>
                  <w:rStyle w:val="Hyperlink"/>
                  <w:rFonts w:cs="Arial"/>
                  <w:color w:val="auto"/>
                </w:rPr>
                <w:t>S1-140299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220E17" w:rsidP="00744151">
            <w:pPr>
              <w:spacing w:after="0" w:line="240" w:lineRule="auto"/>
              <w:jc w:val="both"/>
            </w:pPr>
            <w:r w:rsidRPr="00220E17">
              <w:t>Revised to S1-140329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A51976" w:rsidRPr="00220E17" w:rsidRDefault="00A51976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S1-140055.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rPr>
                <w:i/>
              </w:rPr>
              <w:t>Revision of S1-140151.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t>Revision of S1-140152.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</w:p>
        </w:tc>
      </w:tr>
      <w:tr w:rsidR="00220E1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220E17" w:rsidRDefault="00220E17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3C3138" w:rsidP="00744151">
            <w:pPr>
              <w:spacing w:after="0" w:line="240" w:lineRule="auto"/>
              <w:jc w:val="both"/>
            </w:pPr>
            <w:hyperlink r:id="rId39" w:history="1">
              <w:r w:rsidR="00220E17" w:rsidRPr="00364C93">
                <w:rPr>
                  <w:rStyle w:val="Hyperlink"/>
                  <w:rFonts w:cs="Arial"/>
                  <w:color w:val="auto"/>
                </w:rPr>
                <w:t>S1-140329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DD7295">
            <w:pPr>
              <w:spacing w:after="0" w:line="240" w:lineRule="auto"/>
              <w:rPr>
                <w:rFonts w:eastAsia="Times New Roman"/>
              </w:rPr>
            </w:pPr>
            <w:r w:rsidRPr="00220E17">
              <w:t>NTT DOCOMO</w:t>
            </w:r>
            <w:r w:rsidR="008A3C83">
              <w:rPr>
                <w:rFonts w:hint="eastAsia"/>
                <w:noProof/>
                <w:lang w:eastAsia="ja-JP"/>
              </w:rPr>
              <w:t xml:space="preserve">, INC., </w:t>
            </w:r>
            <w:r w:rsidR="008A3C83">
              <w:t xml:space="preserve">LG Electronics, Ericsson, AT&amp;T, </w:t>
            </w:r>
            <w:r w:rsidR="008A3C83">
              <w:lastRenderedPageBreak/>
              <w:t xml:space="preserve">China Unicom, KDDI, LG Uplus, SOFTBANK MOBILE, Fujitsu, Hitachi, NEC, NTC, Samsung, Sharp, </w:t>
            </w:r>
            <w:r w:rsidR="008A3C83" w:rsidRPr="00BA765D">
              <w:t>SK Telecom, KT Corporation</w:t>
            </w:r>
            <w:r w:rsidR="008A3C83">
              <w:rPr>
                <w:rFonts w:hint="eastAsia"/>
                <w:lang w:eastAsia="ja-JP"/>
              </w:rPr>
              <w:t>, Qualcomm Incorporated, Broadcom Corporation, Vodafone, Mediatek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lastRenderedPageBreak/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220E17" w:rsidRPr="00220E17" w:rsidRDefault="00220E17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lastRenderedPageBreak/>
              <w:t>Revision of S1-140055.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S1-140151.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S1-140152.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  <w:r w:rsidRPr="00220E17">
              <w:t>Revision of S1-140299.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</w:p>
          <w:p w:rsidR="00220E17" w:rsidRPr="00364C93" w:rsidRDefault="00220E17" w:rsidP="00175E67">
            <w:pPr>
              <w:spacing w:after="0" w:line="240" w:lineRule="auto"/>
              <w:jc w:val="both"/>
            </w:pPr>
            <w:r>
              <w:t>N</w:t>
            </w:r>
            <w:r w:rsidRPr="00220E17">
              <w:t>o presentation</w:t>
            </w:r>
          </w:p>
        </w:tc>
      </w:tr>
      <w:tr w:rsidR="000F77DB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744151">
            <w:pPr>
              <w:spacing w:after="0" w:line="240" w:lineRule="auto"/>
            </w:pPr>
            <w:r w:rsidRPr="00220E17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0" w:history="1">
              <w:r w:rsidR="000F77DB" w:rsidRPr="00220E17">
                <w:rPr>
                  <w:rStyle w:val="Hyperlink"/>
                  <w:color w:val="auto"/>
                </w:rPr>
                <w:t>S1-140300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NSN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Background information on MMTEL prioritisation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220E17" w:rsidP="00744151">
            <w:pPr>
              <w:spacing w:after="0" w:line="240" w:lineRule="auto"/>
              <w:jc w:val="both"/>
            </w:pPr>
            <w:r w:rsidRPr="00220E17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175E6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671E7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BD16AA" w:rsidRDefault="00671E7E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1" w:history="1">
              <w:r w:rsidR="00671E7E" w:rsidRPr="00DB686B">
                <w:rPr>
                  <w:rStyle w:val="Hyperlink"/>
                  <w:rFonts w:cs="Arial"/>
                  <w:color w:val="auto"/>
                </w:rPr>
                <w:t>S1-140056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22.011 v12.0.0: Differentiation of access control between MMTEL and other packet data in case of E-UTRAN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BD16AA" w:rsidP="00744151">
            <w:pPr>
              <w:spacing w:after="0" w:line="240" w:lineRule="auto"/>
              <w:jc w:val="both"/>
            </w:pPr>
            <w:r w:rsidRPr="00BD16A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364C93" w:rsidRDefault="00671E7E" w:rsidP="00175E67">
            <w:pPr>
              <w:spacing w:after="0" w:line="240" w:lineRule="auto"/>
              <w:jc w:val="both"/>
            </w:pPr>
            <w:r w:rsidRPr="0063636C">
              <w:t>WI code TEI12 Rel-12 CR199R- Cat F</w:t>
            </w:r>
          </w:p>
          <w:p w:rsidR="00DA4A34" w:rsidRPr="0063636C" w:rsidRDefault="00DA4A34" w:rsidP="00175E67">
            <w:pPr>
              <w:spacing w:after="0" w:line="240" w:lineRule="auto"/>
            </w:pPr>
            <w:r w:rsidRPr="00364C93">
              <w:t>Comment: CR number is 0199</w:t>
            </w:r>
          </w:p>
        </w:tc>
      </w:tr>
      <w:tr w:rsidR="00FF5C8A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3C3138" w:rsidP="00744151">
            <w:pPr>
              <w:spacing w:after="0" w:line="240" w:lineRule="auto"/>
              <w:jc w:val="both"/>
            </w:pPr>
            <w:hyperlink r:id="rId42" w:history="1">
              <w:r w:rsidR="00FF5C8A" w:rsidRPr="00DB686B">
                <w:rPr>
                  <w:rStyle w:val="Hyperlink"/>
                  <w:rFonts w:cs="Arial"/>
                  <w:color w:val="auto"/>
                </w:rPr>
                <w:t>S1-140154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FF5C8A" w:rsidP="00744151">
            <w:pPr>
              <w:spacing w:after="0" w:line="240" w:lineRule="auto"/>
              <w:jc w:val="both"/>
            </w:pPr>
            <w:r w:rsidRPr="00BD16AA">
              <w:t>Vodafone</w:t>
            </w:r>
            <w:r w:rsidR="00C7672E">
              <w:rPr>
                <w:noProof/>
                <w:lang w:eastAsia="ja-JP"/>
              </w:rPr>
              <w:t>, AT&amp;T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2B721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D16AA">
              <w:t xml:space="preserve">CR for </w:t>
            </w:r>
            <w:r w:rsidR="00015D57" w:rsidRPr="00BD16AA">
              <w:rPr>
                <w:rFonts w:cs="Arial"/>
                <w:bCs/>
              </w:rPr>
              <w:t>Prioritization of MO-SMS</w:t>
            </w:r>
            <w:r w:rsidR="00015D57" w:rsidRPr="00BD16AA">
              <w:rPr>
                <w:rFonts w:cs="Arial"/>
                <w:bCs/>
                <w:lang w:eastAsia="ja-JP"/>
              </w:rPr>
              <w:t xml:space="preserve">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BD16AA" w:rsidP="00744151">
            <w:pPr>
              <w:spacing w:after="0" w:line="240" w:lineRule="auto"/>
              <w:jc w:val="both"/>
            </w:pPr>
            <w:r w:rsidRPr="00BD16A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175E67">
            <w:pPr>
              <w:spacing w:after="0" w:line="240" w:lineRule="auto"/>
            </w:pP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726D9" w:rsidRDefault="005F3EF6" w:rsidP="001D7518">
            <w:pPr>
              <w:spacing w:after="0" w:line="240" w:lineRule="auto"/>
            </w:pPr>
            <w:r w:rsidRPr="00C726D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43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C726D9" w:rsidP="001D7518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1D7518">
            <w:pPr>
              <w:spacing w:after="0" w:line="240" w:lineRule="auto"/>
              <w:jc w:val="both"/>
            </w:pPr>
            <w:r w:rsidRPr="00F52D15">
              <w:t xml:space="preserve">Moved from section </w:t>
            </w:r>
            <w:r w:rsidRPr="006A358A">
              <w:fldChar w:fldCharType="begin"/>
            </w:r>
            <w:r w:rsidRPr="00F52D15">
              <w:instrText xml:space="preserve"> REF _Ref377293652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6</w:t>
            </w:r>
            <w:r w:rsidRPr="006A358A">
              <w:fldChar w:fldCharType="end"/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F52D15">
              <w:t>WI code TEI12 Rel-12 CR0197R- Cat F</w:t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D036F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035640" w:rsidP="001D7518">
            <w:pPr>
              <w:spacing w:after="0" w:line="240" w:lineRule="auto"/>
            </w:pPr>
            <w:r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3C3138" w:rsidP="001D7518">
            <w:pPr>
              <w:spacing w:after="0" w:line="240" w:lineRule="auto"/>
              <w:jc w:val="both"/>
            </w:pPr>
            <w:hyperlink r:id="rId44" w:history="1">
              <w:r w:rsidR="00D036FE" w:rsidRPr="002B7217">
                <w:rPr>
                  <w:rStyle w:val="Hyperlink"/>
                  <w:rFonts w:cs="Arial"/>
                  <w:color w:val="auto"/>
                </w:rPr>
                <w:t>S1-140220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035640" w:rsidP="001D7518">
            <w:pPr>
              <w:spacing w:after="0" w:line="240" w:lineRule="auto"/>
              <w:jc w:val="both"/>
            </w:pPr>
            <w:r>
              <w:rPr>
                <w:rFonts w:cs="Arial"/>
                <w:bCs/>
              </w:rPr>
              <w:t xml:space="preserve">LS on </w:t>
            </w:r>
            <w:r w:rsidRPr="009E4CBB">
              <w:rPr>
                <w:rFonts w:cs="Arial"/>
                <w:bCs/>
              </w:rPr>
              <w:t>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FF5C8A" w:rsidP="001D7518">
            <w:pPr>
              <w:spacing w:after="0" w:line="240" w:lineRule="auto"/>
              <w:jc w:val="both"/>
            </w:pPr>
            <w:r w:rsidRPr="00FF5C8A">
              <w:t>Revised to S1-140153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D036FE" w:rsidP="001D7518">
            <w:pPr>
              <w:spacing w:after="0" w:line="240" w:lineRule="auto"/>
            </w:pPr>
          </w:p>
        </w:tc>
      </w:tr>
      <w:tr w:rsidR="00FF5C8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4C3972" w:rsidRDefault="00035640" w:rsidP="001D7518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3C3138" w:rsidP="001D7518">
            <w:pPr>
              <w:spacing w:after="0" w:line="240" w:lineRule="auto"/>
              <w:jc w:val="both"/>
            </w:pPr>
            <w:hyperlink r:id="rId45" w:history="1">
              <w:r w:rsidR="00FF5C8A" w:rsidRPr="004C3972">
                <w:rPr>
                  <w:rStyle w:val="Hyperlink"/>
                  <w:rFonts w:cs="Arial"/>
                  <w:color w:val="auto"/>
                </w:rPr>
                <w:t>S1-140153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035640" w:rsidP="001D7518">
            <w:pPr>
              <w:spacing w:after="0" w:line="240" w:lineRule="auto"/>
              <w:jc w:val="both"/>
            </w:pPr>
            <w:r w:rsidRPr="004C3972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4C3972">
              <w:t>Revised to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FF5C8A" w:rsidP="001D7518">
            <w:pPr>
              <w:spacing w:after="0" w:line="240" w:lineRule="auto"/>
              <w:jc w:val="both"/>
            </w:pPr>
            <w:r w:rsidRPr="004C3972">
              <w:t>Revision of S1-140220.</w:t>
            </w:r>
          </w:p>
        </w:tc>
      </w:tr>
      <w:tr w:rsidR="004C397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407F39" w:rsidRDefault="004C3972" w:rsidP="001D7518">
            <w:pPr>
              <w:spacing w:after="0" w:line="240" w:lineRule="auto"/>
            </w:pPr>
            <w:r w:rsidRPr="00407F3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3C3138" w:rsidP="001D7518">
            <w:pPr>
              <w:spacing w:after="0" w:line="240" w:lineRule="auto"/>
              <w:jc w:val="both"/>
            </w:pPr>
            <w:hyperlink r:id="rId46" w:history="1">
              <w:r w:rsidR="004C3972" w:rsidRPr="00407F39">
                <w:rPr>
                  <w:rStyle w:val="Hyperlink"/>
                  <w:rFonts w:cs="Arial"/>
                  <w:color w:val="auto"/>
                </w:rPr>
                <w:t>S1-140301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407F39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07F39" w:rsidP="001D7518">
            <w:pPr>
              <w:spacing w:after="0" w:line="240" w:lineRule="auto"/>
              <w:jc w:val="both"/>
            </w:pPr>
            <w:r w:rsidRPr="00407F39">
              <w:t>Revised to S1-140321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rPr>
                <w:i/>
              </w:rPr>
              <w:t>Revision of S1-140220.</w:t>
            </w:r>
          </w:p>
          <w:p w:rsidR="004C3972" w:rsidRPr="00407F39" w:rsidRDefault="004C3972" w:rsidP="001D7518">
            <w:pPr>
              <w:spacing w:after="0" w:line="240" w:lineRule="auto"/>
              <w:jc w:val="both"/>
            </w:pPr>
            <w:r w:rsidRPr="00407F39">
              <w:t>Revision of S1-140153.</w:t>
            </w:r>
          </w:p>
        </w:tc>
      </w:tr>
      <w:tr w:rsidR="00407F3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B119C0" w:rsidRDefault="00407F39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3C3138" w:rsidP="001D7518">
            <w:pPr>
              <w:spacing w:after="0" w:line="240" w:lineRule="auto"/>
              <w:jc w:val="both"/>
            </w:pPr>
            <w:hyperlink r:id="rId47" w:history="1">
              <w:r w:rsidR="00407F39" w:rsidRPr="00B119C0">
                <w:rPr>
                  <w:rStyle w:val="Hyperlink"/>
                  <w:rFonts w:cs="Arial"/>
                  <w:color w:val="auto"/>
                </w:rPr>
                <w:t>S1-140321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B119C0" w:rsidP="001D7518">
            <w:pPr>
              <w:spacing w:after="0" w:line="240" w:lineRule="auto"/>
              <w:jc w:val="both"/>
            </w:pPr>
            <w:r w:rsidRPr="00B119C0">
              <w:t>Revised to S1-140330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407F39" w:rsidRPr="00B119C0" w:rsidRDefault="00407F39" w:rsidP="001D7518">
            <w:pPr>
              <w:spacing w:after="0" w:line="240" w:lineRule="auto"/>
              <w:jc w:val="both"/>
            </w:pPr>
            <w:r w:rsidRPr="00B119C0">
              <w:rPr>
                <w:i/>
              </w:rPr>
              <w:t>Revision of S1-140153.</w:t>
            </w:r>
          </w:p>
          <w:p w:rsidR="00407F39" w:rsidRPr="00B119C0" w:rsidRDefault="00407F39">
            <w:pPr>
              <w:spacing w:after="0" w:line="240" w:lineRule="auto"/>
              <w:jc w:val="both"/>
            </w:pPr>
            <w:r w:rsidRPr="00B119C0">
              <w:t>Revision of S1-140301.</w:t>
            </w:r>
          </w:p>
        </w:tc>
      </w:tr>
      <w:tr w:rsidR="00B119C0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B119C0" w:rsidRDefault="00B119C0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3C3138" w:rsidP="001D7518">
            <w:pPr>
              <w:spacing w:after="0" w:line="240" w:lineRule="auto"/>
              <w:jc w:val="both"/>
            </w:pPr>
            <w:hyperlink r:id="rId48" w:history="1">
              <w:r w:rsidR="00B119C0" w:rsidRPr="00364C93">
                <w:rPr>
                  <w:rStyle w:val="Hyperlink"/>
                  <w:rFonts w:cs="Arial"/>
                  <w:color w:val="auto"/>
                </w:rPr>
                <w:t>S1-140330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S1-140153.</w:t>
            </w:r>
          </w:p>
          <w:p w:rsidR="00B119C0" w:rsidRPr="00364C93" w:rsidDel="00B119C0" w:rsidRDefault="00B119C0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S1-140301.</w:t>
            </w:r>
          </w:p>
          <w:p w:rsidR="00B119C0" w:rsidRDefault="00B119C0" w:rsidP="001D7518">
            <w:pPr>
              <w:spacing w:after="0" w:line="240" w:lineRule="auto"/>
              <w:jc w:val="both"/>
            </w:pPr>
            <w:r w:rsidRPr="00B119C0">
              <w:t>Revision of S1-140321.</w:t>
            </w:r>
          </w:p>
          <w:p w:rsidR="00B119C0" w:rsidRPr="00B119C0" w:rsidRDefault="00B119C0" w:rsidP="001D7518">
            <w:pPr>
              <w:spacing w:after="0" w:line="240" w:lineRule="auto"/>
              <w:jc w:val="both"/>
            </w:pPr>
          </w:p>
          <w:p w:rsidR="00B119C0" w:rsidRDefault="00B119C0" w:rsidP="001D7518">
            <w:pPr>
              <w:spacing w:after="0" w:line="240" w:lineRule="auto"/>
              <w:jc w:val="both"/>
            </w:pPr>
          </w:p>
          <w:p w:rsidR="00B119C0" w:rsidRPr="00364C93" w:rsidRDefault="00B119C0" w:rsidP="001D7518">
            <w:pPr>
              <w:spacing w:after="0" w:line="240" w:lineRule="auto"/>
              <w:jc w:val="both"/>
            </w:pPr>
            <w:r>
              <w:t>N</w:t>
            </w:r>
            <w:r w:rsidRPr="00B119C0">
              <w:t>o presentation</w:t>
            </w:r>
          </w:p>
        </w:tc>
      </w:tr>
      <w:tr w:rsidR="00C05C64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E83EC3" w:rsidRDefault="00C05C64" w:rsidP="00744151">
            <w:pPr>
              <w:spacing w:after="0" w:line="240" w:lineRule="auto"/>
            </w:pPr>
            <w:r w:rsidRPr="00E83EC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9" w:history="1">
              <w:r w:rsidR="00C05C64" w:rsidRPr="002D5DA9">
                <w:rPr>
                  <w:rStyle w:val="Hyperlink"/>
                  <w:rFonts w:cs="Arial"/>
                  <w:color w:val="auto"/>
                </w:rPr>
                <w:t>S1-140054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E83EC3" w:rsidP="00744151">
            <w:pPr>
              <w:spacing w:after="0" w:line="240" w:lineRule="auto"/>
              <w:jc w:val="both"/>
            </w:pPr>
            <w:r w:rsidRPr="00E83EC3">
              <w:t>Revised to S1-140272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175E67">
            <w:pPr>
              <w:spacing w:after="0" w:line="240" w:lineRule="auto"/>
              <w:jc w:val="both"/>
            </w:pPr>
            <w:r w:rsidRPr="00E83EC3">
              <w:t>Draft reply LS to RAN2 with feedback on their proposal for MMTEL voice prioritisation</w:t>
            </w:r>
          </w:p>
        </w:tc>
      </w:tr>
      <w:tr w:rsidR="00E83EC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4C3972" w:rsidRDefault="00E83EC3" w:rsidP="00744151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3C3138" w:rsidP="00744151">
            <w:pPr>
              <w:spacing w:after="0" w:line="240" w:lineRule="auto"/>
              <w:jc w:val="both"/>
            </w:pPr>
            <w:hyperlink r:id="rId50" w:history="1">
              <w:r w:rsidR="00E83EC3" w:rsidRPr="004C3972">
                <w:rPr>
                  <w:rStyle w:val="Hyperlink"/>
                  <w:rFonts w:cs="Arial"/>
                  <w:color w:val="auto"/>
                </w:rPr>
                <w:t>S1-140272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4C3972" w:rsidP="00744151">
            <w:pPr>
              <w:spacing w:after="0" w:line="240" w:lineRule="auto"/>
              <w:jc w:val="both"/>
            </w:pPr>
            <w:r w:rsidRPr="004C3972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175E67">
            <w:pPr>
              <w:spacing w:after="0" w:line="240" w:lineRule="auto"/>
              <w:jc w:val="both"/>
            </w:pPr>
            <w:r w:rsidRPr="004C3972">
              <w:rPr>
                <w:i/>
              </w:rPr>
              <w:t>Draft reply LS to RAN2 with feedback on their proposal for MMTEL voice prioritisation</w:t>
            </w:r>
          </w:p>
          <w:p w:rsidR="00E83EC3" w:rsidRPr="004C3972" w:rsidRDefault="00E83EC3" w:rsidP="00175E67">
            <w:pPr>
              <w:spacing w:after="0" w:line="240" w:lineRule="auto"/>
            </w:pPr>
            <w:r w:rsidRPr="004C3972">
              <w:t>Revision of S1-140054.</w:t>
            </w:r>
          </w:p>
        </w:tc>
      </w:tr>
      <w:tr w:rsidR="00B956CE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56CE" w:rsidRPr="00A44D5C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Other topics:</w:t>
            </w:r>
          </w:p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ED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D64171" w:rsidRDefault="00A77DC6" w:rsidP="00744151">
            <w:pPr>
              <w:spacing w:after="0" w:line="240" w:lineRule="auto"/>
            </w:pPr>
            <w:r w:rsidRPr="00D64171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1" w:history="1">
              <w:r w:rsidR="00A77DC6" w:rsidRPr="008B47FC">
                <w:rPr>
                  <w:rStyle w:val="Hyperlink"/>
                  <w:rFonts w:cs="Arial"/>
                  <w:color w:val="auto"/>
                </w:rPr>
                <w:t>S1-140132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NGMN Project NGCOR</w:t>
            </w:r>
          </w:p>
          <w:p w:rsidR="009A15FF" w:rsidRPr="00D64171" w:rsidRDefault="009A15FF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(Deutsche Telekom?)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744151">
            <w:pPr>
              <w:spacing w:after="0" w:line="240" w:lineRule="auto"/>
              <w:jc w:val="both"/>
            </w:pPr>
            <w:r w:rsidRPr="00D64171">
              <w:t>LS on Publication of Deliverables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D64171" w:rsidP="00744151">
            <w:pPr>
              <w:spacing w:after="0" w:line="240" w:lineRule="auto"/>
              <w:jc w:val="both"/>
            </w:pPr>
            <w:r w:rsidRPr="00D6417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C2370E" w:rsidP="00744151">
            <w:pPr>
              <w:spacing w:after="0" w:line="240" w:lineRule="auto"/>
              <w:jc w:val="both"/>
            </w:pPr>
            <w:r w:rsidRPr="00D64171">
              <w:t xml:space="preserve">SA1 asked to review the </w:t>
            </w:r>
            <w:r w:rsidR="00647B5C" w:rsidRPr="00D64171">
              <w:t xml:space="preserve">NGCOR </w:t>
            </w:r>
            <w:r w:rsidR="009233B3" w:rsidRPr="00D64171">
              <w:t xml:space="preserve">requirements  on network management for converged fixed </w:t>
            </w:r>
            <w:r w:rsidR="009233B3" w:rsidRPr="00D64171">
              <w:lastRenderedPageBreak/>
              <w:t>and mobile network</w:t>
            </w:r>
            <w:r w:rsidRPr="00D64171">
              <w:t>, provide feedback and take requirements into account in relevant SA1 work.</w:t>
            </w:r>
          </w:p>
          <w:p w:rsidR="00C2370E" w:rsidRPr="00D64171" w:rsidRDefault="00C2370E" w:rsidP="00744151">
            <w:pPr>
              <w:spacing w:after="0" w:line="240" w:lineRule="auto"/>
              <w:jc w:val="both"/>
            </w:pPr>
          </w:p>
          <w:p w:rsidR="00C2370E" w:rsidRPr="00D64171" w:rsidRDefault="00C2370E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D64171">
              <w:t>Action</w:t>
            </w:r>
            <w:r w:rsidR="00A86227" w:rsidRPr="00D64171">
              <w:t>/response</w:t>
            </w:r>
            <w:r w:rsidRPr="00D64171">
              <w:t xml:space="preserve"> required. </w:t>
            </w:r>
          </w:p>
        </w:tc>
      </w:tr>
      <w:tr w:rsidR="001409B8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1409B8" w:rsidP="00744151">
            <w:pPr>
              <w:spacing w:after="0" w:line="240" w:lineRule="auto"/>
            </w:pPr>
            <w:r w:rsidRPr="00116B6A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3C3138" w:rsidP="00744151">
            <w:pPr>
              <w:spacing w:after="0" w:line="240" w:lineRule="auto"/>
              <w:jc w:val="both"/>
            </w:pPr>
            <w:hyperlink r:id="rId52" w:history="1">
              <w:r w:rsidR="001409B8" w:rsidRPr="00A744E8">
                <w:rPr>
                  <w:rStyle w:val="Hyperlink"/>
                  <w:rFonts w:cs="Arial"/>
                  <w:color w:val="auto"/>
                </w:rPr>
                <w:t>S1-140144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R1-136067</w:t>
            </w:r>
          </w:p>
          <w:p w:rsidR="001409B8" w:rsidRPr="00116B6A" w:rsidRDefault="001409B8">
            <w:pPr>
              <w:spacing w:after="0" w:line="240" w:lineRule="auto"/>
              <w:jc w:val="both"/>
              <w:rPr>
                <w:rFonts w:eastAsia="Times New Roman"/>
                <w:lang w:val="de-DE"/>
              </w:rPr>
            </w:pPr>
            <w:r w:rsidRPr="00116B6A">
              <w:rPr>
                <w:lang w:val="de-DE"/>
              </w:rPr>
              <w:t>(Qualcomm / 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744151">
            <w:pPr>
              <w:spacing w:after="0" w:line="240" w:lineRule="auto"/>
              <w:jc w:val="both"/>
            </w:pPr>
            <w:r w:rsidRPr="00116B6A">
              <w:t>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16B6A" w:rsidP="00744151">
            <w:pPr>
              <w:spacing w:after="0" w:line="240" w:lineRule="auto"/>
              <w:jc w:val="both"/>
            </w:pPr>
            <w:r w:rsidRPr="00116B6A">
              <w:t>Noted, answer in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B80916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116B6A">
              <w:t>RAN1 asks whether setting system parameters that affect the proximity criteria is an acceptable approach to meet Stage 1 requirements related to control of proximity criteria.</w:t>
            </w:r>
          </w:p>
          <w:p w:rsidR="00CF0A87" w:rsidRPr="00116B6A" w:rsidRDefault="00CF0A87">
            <w:pPr>
              <w:spacing w:after="0" w:line="240" w:lineRule="auto"/>
              <w:jc w:val="both"/>
            </w:pPr>
          </w:p>
          <w:p w:rsidR="00CF0A87" w:rsidRPr="00116B6A" w:rsidRDefault="00CF0A87">
            <w:pPr>
              <w:spacing w:after="0" w:line="240" w:lineRule="auto"/>
              <w:jc w:val="both"/>
            </w:pPr>
            <w:r w:rsidRPr="00116B6A">
              <w:t>Action/response required.</w:t>
            </w:r>
          </w:p>
        </w:tc>
      </w:tr>
      <w:tr w:rsidR="00AC6063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 w:rsidP="00744151">
            <w:pPr>
              <w:spacing w:after="0" w:line="240" w:lineRule="auto"/>
            </w:pPr>
            <w:r w:rsidRPr="005F2AE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3" w:history="1">
              <w:r w:rsidR="00AC6063" w:rsidRPr="008B47FC">
                <w:rPr>
                  <w:rStyle w:val="Hyperlink"/>
                  <w:rFonts w:cs="Arial"/>
                  <w:color w:val="auto"/>
                </w:rPr>
                <w:t>S1-140145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AC6063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5F2AE9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5F2AE9" w:rsidP="00744151">
            <w:pPr>
              <w:spacing w:after="0" w:line="240" w:lineRule="auto"/>
              <w:jc w:val="both"/>
            </w:pPr>
            <w:r w:rsidRPr="005F2AE9">
              <w:t>Revised to S1-140221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>
            <w:pPr>
              <w:spacing w:after="0" w:line="240" w:lineRule="auto"/>
              <w:jc w:val="both"/>
            </w:pPr>
          </w:p>
        </w:tc>
      </w:tr>
      <w:tr w:rsidR="005F2AE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116B6A" w:rsidRDefault="005F2AE9" w:rsidP="00744151">
            <w:pPr>
              <w:spacing w:after="0" w:line="240" w:lineRule="auto"/>
            </w:pPr>
            <w:r w:rsidRPr="00116B6A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3C3138" w:rsidP="00744151">
            <w:pPr>
              <w:spacing w:after="0" w:line="240" w:lineRule="auto"/>
              <w:jc w:val="both"/>
            </w:pPr>
            <w:hyperlink r:id="rId54" w:history="1">
              <w:r w:rsidR="005F2AE9" w:rsidRPr="00116B6A">
                <w:rPr>
                  <w:rStyle w:val="Hyperlink"/>
                  <w:rFonts w:cs="Arial"/>
                  <w:color w:val="auto"/>
                </w:rPr>
                <w:t>S1-140221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116B6A" w:rsidP="00744151">
            <w:pPr>
              <w:spacing w:after="0" w:line="240" w:lineRule="auto"/>
              <w:jc w:val="both"/>
            </w:pPr>
            <w:r w:rsidRPr="00116B6A">
              <w:t>Revised to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>
            <w:pPr>
              <w:spacing w:after="0" w:line="240" w:lineRule="auto"/>
              <w:jc w:val="both"/>
            </w:pPr>
            <w:r w:rsidRPr="00116B6A">
              <w:t>Revision of S1-140145.</w:t>
            </w:r>
          </w:p>
        </w:tc>
      </w:tr>
      <w:tr w:rsidR="00116B6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7F458B" w:rsidRDefault="00116B6A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3C3138" w:rsidP="00744151">
            <w:pPr>
              <w:spacing w:after="0" w:line="240" w:lineRule="auto"/>
              <w:jc w:val="both"/>
            </w:pPr>
            <w:hyperlink r:id="rId55" w:history="1">
              <w:r w:rsidR="00116B6A" w:rsidRPr="007F458B">
                <w:rPr>
                  <w:rStyle w:val="Hyperlink"/>
                  <w:rFonts w:cs="Arial"/>
                  <w:color w:val="auto"/>
                </w:rPr>
                <w:t>S1-140293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071C4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7F458B" w:rsidP="00744151">
            <w:pPr>
              <w:spacing w:after="0" w:line="240" w:lineRule="auto"/>
              <w:jc w:val="both"/>
            </w:pPr>
            <w:r w:rsidRPr="007F458B">
              <w:t>Revised to S1-140319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>
            <w:pPr>
              <w:spacing w:after="0" w:line="240" w:lineRule="auto"/>
              <w:jc w:val="both"/>
            </w:pPr>
            <w:r w:rsidRPr="007F458B">
              <w:rPr>
                <w:i/>
              </w:rPr>
              <w:t>Revision of S1-140145.</w:t>
            </w:r>
          </w:p>
          <w:p w:rsidR="00116B6A" w:rsidRPr="007F458B" w:rsidRDefault="00116B6A">
            <w:pPr>
              <w:spacing w:after="0" w:line="240" w:lineRule="auto"/>
              <w:jc w:val="both"/>
            </w:pPr>
            <w:r w:rsidRPr="007F458B">
              <w:t>Revision of S1-140221.</w:t>
            </w:r>
          </w:p>
        </w:tc>
      </w:tr>
      <w:tr w:rsidR="007F458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7F458B" w:rsidRDefault="007F458B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3C3138" w:rsidP="00744151">
            <w:pPr>
              <w:spacing w:after="0" w:line="240" w:lineRule="auto"/>
              <w:jc w:val="both"/>
            </w:pPr>
            <w:hyperlink r:id="rId56" w:history="1">
              <w:r w:rsidR="007F458B" w:rsidRPr="003D757E">
                <w:rPr>
                  <w:rStyle w:val="Hyperlink"/>
                  <w:rFonts w:cs="Arial"/>
                  <w:color w:val="auto"/>
                </w:rPr>
                <w:t>S1-140319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>
            <w:pPr>
              <w:spacing w:after="0" w:line="240" w:lineRule="auto"/>
              <w:jc w:val="both"/>
              <w:rPr>
                <w:i/>
              </w:rPr>
            </w:pPr>
            <w:r w:rsidRPr="007F458B">
              <w:rPr>
                <w:i/>
              </w:rPr>
              <w:t>Revision of S1-140145.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S1-140221.</w:t>
            </w:r>
          </w:p>
          <w:p w:rsidR="007F458B" w:rsidRDefault="007F458B">
            <w:pPr>
              <w:spacing w:after="0" w:line="240" w:lineRule="auto"/>
              <w:jc w:val="both"/>
            </w:pPr>
            <w:r w:rsidRPr="007F458B">
              <w:t>Revision of S1-140293.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</w:p>
          <w:p w:rsidR="007F458B" w:rsidRDefault="007F458B">
            <w:pPr>
              <w:spacing w:after="0" w:line="240" w:lineRule="auto"/>
              <w:jc w:val="both"/>
            </w:pPr>
          </w:p>
          <w:p w:rsidR="007F458B" w:rsidRPr="003D757E" w:rsidRDefault="007F458B">
            <w:pPr>
              <w:spacing w:after="0" w:line="240" w:lineRule="auto"/>
              <w:jc w:val="both"/>
            </w:pPr>
            <w:r>
              <w:t>N</w:t>
            </w:r>
            <w:r w:rsidRPr="007F458B">
              <w:t>o presentation</w:t>
            </w:r>
          </w:p>
        </w:tc>
      </w:tr>
      <w:tr w:rsidR="00822B7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B932D4" w:rsidRDefault="00822B7C" w:rsidP="00744151">
            <w:pPr>
              <w:spacing w:after="0" w:line="240" w:lineRule="auto"/>
            </w:pPr>
            <w:r w:rsidRPr="00B932D4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7" w:history="1">
              <w:r w:rsidR="00822B7C" w:rsidRPr="008B47FC">
                <w:rPr>
                  <w:rStyle w:val="Hyperlink"/>
                  <w:color w:val="auto"/>
                </w:rPr>
                <w:t>S1-140146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822B7C" w:rsidP="005D0EDF">
            <w:pPr>
              <w:spacing w:after="0" w:line="240" w:lineRule="auto"/>
              <w:jc w:val="both"/>
              <w:rPr>
                <w:sz w:val="20"/>
                <w:szCs w:val="18"/>
              </w:rPr>
            </w:pPr>
            <w:r w:rsidRPr="00B932D4">
              <w:rPr>
                <w:sz w:val="20"/>
                <w:szCs w:val="18"/>
              </w:rPr>
              <w:t>oneM2M-TP-2013-0382R02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C75B83" w:rsidP="00744151">
            <w:pPr>
              <w:spacing w:after="0" w:line="240" w:lineRule="auto"/>
              <w:jc w:val="both"/>
            </w:pPr>
            <w:r w:rsidRPr="00B932D4">
              <w:t>LS to 3GPP on support of alternate device triggering scheme for non-SMS capable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B932D4" w:rsidP="00744151">
            <w:pPr>
              <w:spacing w:after="0" w:line="240" w:lineRule="auto"/>
              <w:jc w:val="both"/>
            </w:pPr>
            <w:r w:rsidRPr="00B932D4">
              <w:t>Postponed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A41E2C">
            <w:pPr>
              <w:spacing w:after="0" w:line="240" w:lineRule="auto"/>
              <w:jc w:val="both"/>
            </w:pPr>
            <w:r w:rsidRPr="00B932D4">
              <w:t>oneM2M asks SA1 to consider requirements for non-SMS MTC triggering.</w:t>
            </w:r>
          </w:p>
          <w:p w:rsidR="00A41E2C" w:rsidRPr="00B932D4" w:rsidRDefault="00A41E2C">
            <w:pPr>
              <w:spacing w:after="0" w:line="240" w:lineRule="auto"/>
              <w:jc w:val="both"/>
            </w:pPr>
          </w:p>
          <w:p w:rsidR="00A41E2C" w:rsidRPr="00B932D4" w:rsidRDefault="00A41E2C">
            <w:pPr>
              <w:spacing w:after="0" w:line="240" w:lineRule="auto"/>
              <w:jc w:val="both"/>
            </w:pPr>
            <w:r w:rsidRPr="00B932D4">
              <w:t>Action/response required.</w:t>
            </w:r>
          </w:p>
        </w:tc>
      </w:tr>
      <w:tr w:rsidR="00A75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F93BD0">
              <w:rPr>
                <w:rFonts w:cs="Arial"/>
              </w:rPr>
              <w:t>'</w:t>
            </w:r>
            <w:hyperlink r:id="rId58" w:history="1">
              <w:r w:rsidRPr="00EB413F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5D0EDF">
            <w:pPr>
              <w:spacing w:after="0" w:line="240" w:lineRule="auto"/>
              <w:jc w:val="both"/>
            </w:pPr>
            <w:r w:rsidRPr="00F93BD0">
              <w:t>C1-135139</w:t>
            </w:r>
          </w:p>
          <w:p w:rsidR="00A75E85" w:rsidRPr="00F93BD0" w:rsidRDefault="00A75E85" w:rsidP="005D0EDF">
            <w:pPr>
              <w:spacing w:after="0" w:line="240" w:lineRule="auto"/>
              <w:jc w:val="both"/>
            </w:pPr>
            <w:r w:rsidRPr="00F93BD0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_Ref328464153 \r \h </w:instrText>
            </w:r>
            <w:r>
              <w:fldChar w:fldCharType="separate"/>
            </w:r>
            <w:r>
              <w:t>5.2</w:t>
            </w:r>
            <w:r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CT1 indicated there is no Stage 1 for CDIV delayed deflection, so no Stage 3 work could be agreed.</w:t>
            </w:r>
          </w:p>
          <w:p w:rsidR="00A75E85" w:rsidRPr="00F93BD0" w:rsidRDefault="00A75E85" w:rsidP="00744151">
            <w:pPr>
              <w:spacing w:after="0" w:line="240" w:lineRule="auto"/>
              <w:jc w:val="both"/>
            </w:pPr>
          </w:p>
          <w:p w:rsidR="00A75E85" w:rsidRPr="00F93BD0" w:rsidRDefault="00A75E85" w:rsidP="00744151">
            <w:pPr>
              <w:spacing w:after="0" w:line="240" w:lineRule="auto"/>
              <w:jc w:val="both"/>
            </w:pPr>
            <w:r w:rsidRPr="00F93BD0">
              <w:t>Action required.</w:t>
            </w:r>
          </w:p>
        </w:tc>
      </w:tr>
      <w:tr w:rsidR="00A75E85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EB413F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Incoming LS proposed to be noted without presentation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4E7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ED751C" w:rsidRDefault="00244E73" w:rsidP="00744151">
            <w:pPr>
              <w:spacing w:after="0" w:line="240" w:lineRule="auto"/>
            </w:pPr>
            <w:r w:rsidRPr="00ED751C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9" w:history="1">
              <w:r w:rsidR="00244E73" w:rsidRPr="008B47FC">
                <w:rPr>
                  <w:rStyle w:val="Hyperlink"/>
                  <w:rFonts w:cs="Arial"/>
                  <w:color w:val="auto"/>
                </w:rPr>
                <w:t>S1-140135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5D0EDF">
            <w:pPr>
              <w:spacing w:after="0" w:line="240" w:lineRule="auto"/>
              <w:jc w:val="both"/>
            </w:pPr>
            <w:r w:rsidRPr="00ED751C">
              <w:t>R2-134591</w:t>
            </w:r>
          </w:p>
          <w:p w:rsidR="00244E73" w:rsidRPr="00ED751C" w:rsidRDefault="00244E73" w:rsidP="005D0EDF">
            <w:pPr>
              <w:spacing w:after="0" w:line="240" w:lineRule="auto"/>
              <w:jc w:val="both"/>
            </w:pPr>
            <w:r w:rsidRPr="00ED751C">
              <w:t>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C223DD">
            <w:pPr>
              <w:spacing w:after="0" w:line="240" w:lineRule="auto"/>
              <w:jc w:val="both"/>
            </w:pPr>
            <w:r w:rsidRPr="00ED751C">
              <w:t>LS on discovery message size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F52D15" w:rsidRDefault="00244E7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RAN2 summarises their agreements on ProSe Discovery. RAN2 also asks SA2 for information on the discovery message size and SA3 on whether AS needs to perform security.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065E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ED751C" w:rsidRDefault="00065E70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0" w:history="1">
              <w:r w:rsidR="00065E70" w:rsidRPr="008B47FC">
                <w:rPr>
                  <w:rStyle w:val="Hyperlink"/>
                  <w:rFonts w:cs="Arial"/>
                  <w:color w:val="auto"/>
                </w:rPr>
                <w:t>S1-140137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5D0EDF">
            <w:pPr>
              <w:spacing w:after="0" w:line="240" w:lineRule="auto"/>
              <w:jc w:val="both"/>
            </w:pPr>
            <w:r w:rsidRPr="00ED751C">
              <w:t>RP-132107</w:t>
            </w:r>
          </w:p>
          <w:p w:rsidR="00065E70" w:rsidRPr="00ED751C" w:rsidRDefault="00065E70" w:rsidP="005D0EDF">
            <w:pPr>
              <w:spacing w:after="0" w:line="240" w:lineRule="auto"/>
              <w:jc w:val="both"/>
            </w:pPr>
            <w:r w:rsidRPr="00ED751C">
              <w:lastRenderedPageBreak/>
              <w:t>(Telecom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C223DD">
            <w:pPr>
              <w:spacing w:after="0" w:line="240" w:lineRule="auto"/>
              <w:jc w:val="both"/>
            </w:pPr>
            <w:r w:rsidRPr="00ED751C">
              <w:lastRenderedPageBreak/>
              <w:t>Reply LS on ProSe Lawful Interception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F52D15" w:rsidRDefault="00065E70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 xml:space="preserve">RAN asks for information on potential impact of </w:t>
            </w:r>
            <w:r w:rsidRPr="00F52D15">
              <w:rPr>
                <w:rFonts w:cs="Arial"/>
              </w:rPr>
              <w:lastRenderedPageBreak/>
              <w:t>lawful interception for ProSe on E-UTRAN.</w:t>
            </w: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6614F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ED751C" w:rsidRDefault="00F97088" w:rsidP="00744151">
            <w:pPr>
              <w:spacing w:after="0" w:line="240" w:lineRule="auto"/>
            </w:pPr>
            <w:r w:rsidRPr="00ED751C">
              <w:lastRenderedPageBreak/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1" w:history="1">
              <w:r w:rsidR="00154386" w:rsidRPr="008B47FC">
                <w:rPr>
                  <w:rStyle w:val="Hyperlink"/>
                  <w:rFonts w:cs="Arial"/>
                  <w:color w:val="auto"/>
                </w:rPr>
                <w:t>S1-140138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5D0EDF">
            <w:pPr>
              <w:spacing w:after="0" w:line="240" w:lineRule="auto"/>
              <w:jc w:val="both"/>
            </w:pPr>
            <w:r w:rsidRPr="00ED751C">
              <w:t>S3-131193</w:t>
            </w:r>
          </w:p>
          <w:p w:rsidR="00154386" w:rsidRPr="00ED751C" w:rsidRDefault="00154386" w:rsidP="005D0EDF">
            <w:pPr>
              <w:spacing w:after="0" w:line="240" w:lineRule="auto"/>
              <w:jc w:val="both"/>
            </w:pPr>
            <w:r w:rsidRPr="00ED751C">
              <w:t>(Ericsson)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C223DD">
            <w:pPr>
              <w:spacing w:after="0" w:line="240" w:lineRule="auto"/>
              <w:jc w:val="both"/>
            </w:pPr>
            <w:r w:rsidRPr="00ED751C">
              <w:t>LS on WebRTC Security Responsibility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6A358A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SA3 informs SA2 of a new SA3 TR for WebRTC and asks for feedback.</w:t>
            </w:r>
          </w:p>
          <w:p w:rsidR="00F97088" w:rsidRPr="00F52D15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4415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ED751C" w:rsidRDefault="00E41D21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2" w:history="1">
              <w:r w:rsidR="00744151" w:rsidRPr="008B47FC">
                <w:rPr>
                  <w:rStyle w:val="Hyperlink"/>
                  <w:rFonts w:cs="Arial"/>
                  <w:color w:val="auto"/>
                </w:rPr>
                <w:t>S1-140140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41D21" w:rsidP="005D0EDF">
            <w:pPr>
              <w:spacing w:after="0" w:line="240" w:lineRule="auto"/>
              <w:jc w:val="both"/>
            </w:pPr>
            <w:r w:rsidRPr="00ED751C">
              <w:t>S5-132242</w:t>
            </w:r>
          </w:p>
          <w:p w:rsidR="00E41D21" w:rsidRPr="00ED751C" w:rsidRDefault="00E41D21" w:rsidP="005D0EDF">
            <w:pPr>
              <w:spacing w:after="0" w:line="240" w:lineRule="auto"/>
              <w:jc w:val="both"/>
            </w:pPr>
            <w:r w:rsidRPr="00ED751C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744151" w:rsidP="00C223DD">
            <w:pPr>
              <w:spacing w:after="0" w:line="240" w:lineRule="auto"/>
              <w:jc w:val="both"/>
            </w:pPr>
            <w:r w:rsidRPr="00ED751C">
              <w:t>LS to ETSI ISG NFV on Management of Virtualized Network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F52D15" w:rsidRDefault="002E7571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SA5 provides information of their work scope and suggests close co-operation with ETSI NFV.</w:t>
            </w: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3" w:name="_Toc316030609"/>
            <w:bookmarkStart w:id="64" w:name="_Toc324137332"/>
            <w:bookmarkStart w:id="65" w:name="_Toc331152497"/>
            <w:bookmarkStart w:id="66" w:name="_Toc378052441"/>
            <w:bookmarkStart w:id="67" w:name="OLE_LINK1"/>
            <w:bookmarkStart w:id="68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63"/>
            <w:bookmarkEnd w:id="64"/>
            <w:bookmarkEnd w:id="65"/>
            <w:bookmarkEnd w:id="66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9" w:name="_Toc324137333"/>
            <w:bookmarkStart w:id="70" w:name="_Ref328464806"/>
            <w:bookmarkStart w:id="71" w:name="_Toc331152498"/>
            <w:bookmarkStart w:id="72" w:name="_Toc37805244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6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70"/>
            <w:bookmarkEnd w:id="71"/>
            <w:bookmarkEnd w:id="72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3" w:name="_Ref323298057"/>
            <w:bookmarkStart w:id="74" w:name="_Ref323298068"/>
            <w:bookmarkStart w:id="75" w:name="_Ref323298694"/>
            <w:bookmarkStart w:id="76" w:name="_Toc324137334"/>
            <w:bookmarkStart w:id="77" w:name="_Ref328464153"/>
            <w:bookmarkStart w:id="78" w:name="_Toc331152499"/>
            <w:bookmarkStart w:id="79" w:name="_Toc378052443"/>
            <w:bookmarkEnd w:id="67"/>
            <w:bookmarkEnd w:id="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73"/>
            <w:bookmarkEnd w:id="74"/>
            <w:bookmarkEnd w:id="75"/>
            <w:bookmarkEnd w:id="7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77"/>
            <w:bookmarkEnd w:id="78"/>
            <w:bookmarkEnd w:id="79"/>
          </w:p>
        </w:tc>
      </w:tr>
      <w:tr w:rsidR="00F93BD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E770DE" w:rsidRDefault="00F93BD0" w:rsidP="004A06DC">
            <w:pPr>
              <w:spacing w:after="0" w:line="240" w:lineRule="auto"/>
            </w:pPr>
            <w:r w:rsidRPr="00E770DE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3C3138" w:rsidP="004A06DC">
            <w:pPr>
              <w:spacing w:after="0" w:line="240" w:lineRule="auto"/>
              <w:jc w:val="both"/>
              <w:rPr>
                <w:rFonts w:cs="Arial"/>
              </w:rPr>
            </w:pPr>
            <w:hyperlink r:id="rId63" w:history="1">
              <w:r w:rsidR="00F93BD0" w:rsidRPr="008B47FC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C1-135139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E770DE" w:rsidP="004A06DC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 xml:space="preserve">Moved from section </w:t>
            </w:r>
            <w:r w:rsidRPr="008B47FC">
              <w:fldChar w:fldCharType="begin"/>
            </w:r>
            <w:r w:rsidRPr="00E770DE">
              <w:instrText xml:space="preserve"> REF _Ref377226970 \r \h </w:instrText>
            </w:r>
            <w:r w:rsidRPr="008B47FC">
              <w:fldChar w:fldCharType="separate"/>
            </w:r>
            <w:r w:rsidRPr="00E770DE">
              <w:t>4</w:t>
            </w:r>
            <w:r w:rsidRPr="008B47FC">
              <w:fldChar w:fldCharType="end"/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CT1 indicated there is no Stage 1 for CDIV delayed deflection, so no Stage 3 work could be agreed.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Action required.</w:t>
            </w:r>
          </w:p>
        </w:tc>
      </w:tr>
      <w:tr w:rsidR="006D32E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E770DE" w:rsidRDefault="006D32E9" w:rsidP="00744151">
            <w:pPr>
              <w:spacing w:after="0" w:line="240" w:lineRule="auto"/>
            </w:pPr>
            <w:r w:rsidRPr="00E770DE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4" w:history="1">
              <w:r w:rsidR="006D32E9" w:rsidRPr="008B47FC">
                <w:rPr>
                  <w:rStyle w:val="Hyperlink"/>
                  <w:rFonts w:cs="Arial"/>
                  <w:color w:val="auto"/>
                </w:rPr>
                <w:t>S1-140011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22.173 v12.4.0: 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WI code CDDELAYED Rel-13 CR0093R- Cat B</w:t>
            </w:r>
          </w:p>
        </w:tc>
      </w:tr>
      <w:tr w:rsidR="0075364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1600A2" w:rsidP="00744151">
            <w:pPr>
              <w:spacing w:after="0" w:line="240" w:lineRule="auto"/>
            </w:pPr>
            <w:r w:rsidRPr="00E770DE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5" w:history="1">
              <w:r w:rsidR="001600A2" w:rsidRPr="008B47FC">
                <w:rPr>
                  <w:rStyle w:val="Hyperlink"/>
                  <w:rFonts w:cs="Arial"/>
                  <w:color w:val="auto"/>
                </w:rPr>
                <w:t>S1-140010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75364A" w:rsidP="00744151">
            <w:pPr>
              <w:spacing w:after="0" w:line="240" w:lineRule="auto"/>
            </w:pPr>
          </w:p>
        </w:tc>
      </w:tr>
      <w:tr w:rsidR="006D32E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166FDC" w:rsidP="00744151">
            <w:pPr>
              <w:spacing w:after="0" w:line="240" w:lineRule="auto"/>
            </w:pPr>
            <w:r w:rsidRPr="00481B3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6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481B37" w:rsidP="00744151">
            <w:pPr>
              <w:spacing w:after="0" w:line="240" w:lineRule="auto"/>
              <w:jc w:val="both"/>
            </w:pPr>
            <w:r w:rsidRPr="00481B37">
              <w:t>Revised to S1-140222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6D32E9" w:rsidP="00744151">
            <w:pPr>
              <w:spacing w:after="0" w:line="240" w:lineRule="auto"/>
            </w:pPr>
          </w:p>
        </w:tc>
      </w:tr>
      <w:tr w:rsidR="00481B3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B33306" w:rsidRDefault="00481B37" w:rsidP="00744151">
            <w:pPr>
              <w:spacing w:after="0" w:line="240" w:lineRule="auto"/>
            </w:pPr>
            <w:r w:rsidRPr="00B333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3C3138" w:rsidP="00744151">
            <w:pPr>
              <w:spacing w:after="0" w:line="240" w:lineRule="auto"/>
              <w:jc w:val="both"/>
            </w:pPr>
            <w:hyperlink r:id="rId67" w:history="1">
              <w:r w:rsidR="00481B37" w:rsidRPr="00B33306">
                <w:rPr>
                  <w:rStyle w:val="Hyperlink"/>
                  <w:rFonts w:cs="Arial"/>
                  <w:color w:val="auto"/>
                </w:rPr>
                <w:t>S1-140222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B33306" w:rsidP="00744151">
            <w:pPr>
              <w:spacing w:after="0" w:line="240" w:lineRule="auto"/>
              <w:jc w:val="both"/>
            </w:pPr>
            <w:r w:rsidRPr="00B33306">
              <w:t>Revised to S1-140289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Revision of S1-140012.</w:t>
            </w:r>
          </w:p>
        </w:tc>
      </w:tr>
      <w:tr w:rsidR="00B3330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6C5A72" w:rsidRDefault="00B33306" w:rsidP="00744151">
            <w:pPr>
              <w:spacing w:after="0" w:line="240" w:lineRule="auto"/>
            </w:pPr>
            <w:r w:rsidRPr="006C5A7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3C3138" w:rsidP="00744151">
            <w:pPr>
              <w:spacing w:after="0" w:line="240" w:lineRule="auto"/>
              <w:jc w:val="both"/>
            </w:pPr>
            <w:hyperlink r:id="rId68" w:history="1">
              <w:r w:rsidR="00B33306" w:rsidRPr="006C5A72">
                <w:rPr>
                  <w:rStyle w:val="Hyperlink"/>
                  <w:rFonts w:cs="Arial"/>
                  <w:color w:val="auto"/>
                </w:rPr>
                <w:t>S1-140289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6C5A72" w:rsidP="00744151">
            <w:pPr>
              <w:spacing w:after="0" w:line="240" w:lineRule="auto"/>
              <w:jc w:val="both"/>
            </w:pPr>
            <w:r w:rsidRPr="006C5A72">
              <w:t>Revised to S1-140325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rPr>
                <w:i/>
              </w:rPr>
              <w:t>Revision of S1-140012.</w:t>
            </w:r>
          </w:p>
          <w:p w:rsidR="00B33306" w:rsidRPr="006C5A72" w:rsidRDefault="00B33306" w:rsidP="00744151">
            <w:pPr>
              <w:spacing w:after="0" w:line="240" w:lineRule="auto"/>
              <w:jc w:val="both"/>
            </w:pPr>
            <w:r w:rsidRPr="006C5A72">
              <w:t>Revision of S1-140222.</w:t>
            </w:r>
          </w:p>
        </w:tc>
      </w:tr>
      <w:tr w:rsidR="006C5A72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992A64" w:rsidRDefault="006C5A72" w:rsidP="00744151">
            <w:pPr>
              <w:spacing w:after="0" w:line="240" w:lineRule="auto"/>
            </w:pPr>
            <w:r w:rsidRPr="00992A64">
              <w:lastRenderedPageBreak/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3C3138" w:rsidP="00744151">
            <w:pPr>
              <w:spacing w:after="0" w:line="240" w:lineRule="auto"/>
              <w:jc w:val="both"/>
            </w:pPr>
            <w:hyperlink r:id="rId69" w:history="1">
              <w:r w:rsidR="006C5A72" w:rsidRPr="00992A64">
                <w:rPr>
                  <w:rStyle w:val="Hyperlink"/>
                  <w:rFonts w:cs="Arial"/>
                  <w:color w:val="auto"/>
                </w:rPr>
                <w:t>S1-140325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992A64" w:rsidP="00744151">
            <w:pPr>
              <w:spacing w:after="0" w:line="240" w:lineRule="auto"/>
              <w:jc w:val="both"/>
            </w:pPr>
            <w:r w:rsidRPr="00992A64">
              <w:t>Revised to S1-140331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  <w:rPr>
                <w:i/>
              </w:rPr>
            </w:pPr>
            <w:r w:rsidRPr="00992A64">
              <w:rPr>
                <w:i/>
              </w:rPr>
              <w:t>Revision of S1-140012.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rPr>
                <w:i/>
              </w:rPr>
              <w:t>Revision of S1-140222.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t>Revision of S1-140289.</w:t>
            </w:r>
          </w:p>
        </w:tc>
      </w:tr>
      <w:tr w:rsidR="00992A64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A07D3A" w:rsidRDefault="00992A64" w:rsidP="00744151">
            <w:pPr>
              <w:spacing w:after="0" w:line="240" w:lineRule="auto"/>
            </w:pPr>
            <w:r w:rsidRPr="00A07D3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92A64" w:rsidRPr="00DD7295" w:rsidRDefault="003C3138" w:rsidP="00744151">
            <w:pPr>
              <w:spacing w:after="0" w:line="240" w:lineRule="auto"/>
              <w:jc w:val="both"/>
            </w:pPr>
            <w:hyperlink r:id="rId70" w:history="1">
              <w:r w:rsidR="00992A64" w:rsidRPr="00A07D3A">
                <w:rPr>
                  <w:rStyle w:val="Hyperlink"/>
                  <w:rFonts w:cs="Arial"/>
                  <w:color w:val="auto"/>
                </w:rPr>
                <w:t>S1-140331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DD7295" w:rsidRDefault="00992A64" w:rsidP="00744151">
            <w:pPr>
              <w:spacing w:after="0" w:line="240" w:lineRule="auto"/>
              <w:jc w:val="both"/>
            </w:pPr>
            <w:r w:rsidRPr="00A07D3A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DD7295" w:rsidRDefault="00992A64" w:rsidP="00744151">
            <w:pPr>
              <w:spacing w:after="0" w:line="240" w:lineRule="auto"/>
              <w:jc w:val="both"/>
            </w:pPr>
            <w:r w:rsidRPr="00A07D3A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DD7295" w:rsidRDefault="00A07D3A" w:rsidP="00744151">
            <w:pPr>
              <w:spacing w:after="0" w:line="240" w:lineRule="auto"/>
              <w:jc w:val="both"/>
            </w:pPr>
            <w:r w:rsidRPr="00A07D3A">
              <w:t>Revised to S1-140335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92A64" w:rsidRPr="00DD7295" w:rsidRDefault="00992A64" w:rsidP="00744151">
            <w:pPr>
              <w:spacing w:after="0" w:line="240" w:lineRule="auto"/>
              <w:jc w:val="both"/>
              <w:rPr>
                <w:i/>
              </w:rPr>
            </w:pPr>
            <w:r w:rsidRPr="00A07D3A">
              <w:rPr>
                <w:i/>
              </w:rPr>
              <w:t>Revision of S1-140012.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  <w:rPr>
                <w:i/>
              </w:rPr>
            </w:pPr>
            <w:r w:rsidRPr="00A07D3A">
              <w:rPr>
                <w:i/>
              </w:rPr>
              <w:t>Revision of S1-140222.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</w:pPr>
            <w:r w:rsidRPr="00A07D3A">
              <w:rPr>
                <w:i/>
              </w:rPr>
              <w:t>Revision of S1-140289.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</w:pPr>
            <w:r w:rsidRPr="00A07D3A">
              <w:t>Revision of S1-140325.</w:t>
            </w:r>
          </w:p>
        </w:tc>
      </w:tr>
      <w:tr w:rsidR="00A07D3A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43706B" w:rsidRDefault="00A07D3A" w:rsidP="00744151">
            <w:pPr>
              <w:spacing w:after="0" w:line="240" w:lineRule="auto"/>
            </w:pPr>
            <w:r w:rsidRPr="0043706B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07D3A" w:rsidRPr="00DD7295" w:rsidRDefault="003C3138" w:rsidP="00744151">
            <w:pPr>
              <w:spacing w:after="0" w:line="240" w:lineRule="auto"/>
              <w:jc w:val="both"/>
            </w:pPr>
            <w:hyperlink r:id="rId71" w:history="1">
              <w:r w:rsidR="00A07D3A" w:rsidRPr="00DD7295">
                <w:rPr>
                  <w:rStyle w:val="Hyperlink"/>
                  <w:rFonts w:cs="Arial"/>
                  <w:color w:val="auto"/>
                </w:rPr>
                <w:t>S1-140335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DD7295" w:rsidRDefault="00A07D3A" w:rsidP="00744151">
            <w:pPr>
              <w:spacing w:after="0" w:line="240" w:lineRule="auto"/>
              <w:jc w:val="both"/>
            </w:pPr>
            <w:r w:rsidRPr="0043706B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DD7295" w:rsidRDefault="00A07D3A" w:rsidP="00744151">
            <w:pPr>
              <w:spacing w:after="0" w:line="240" w:lineRule="auto"/>
              <w:jc w:val="both"/>
            </w:pPr>
            <w:r w:rsidRPr="0043706B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DD7295" w:rsidRDefault="0043706B" w:rsidP="00744151">
            <w:pPr>
              <w:spacing w:after="0" w:line="240" w:lineRule="auto"/>
              <w:jc w:val="both"/>
            </w:pPr>
            <w:r w:rsidRPr="0043706B">
              <w:t>Revised to S1-140339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07D3A" w:rsidRPr="00DD7295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S1-140012.</w:t>
            </w:r>
          </w:p>
          <w:p w:rsidR="00A07D3A" w:rsidRPr="0043706B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S1-140222.</w:t>
            </w:r>
          </w:p>
          <w:p w:rsidR="00A07D3A" w:rsidRPr="00DD7295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S1-140289.</w:t>
            </w:r>
          </w:p>
          <w:p w:rsidR="00A07D3A" w:rsidRPr="0043706B" w:rsidRDefault="00A07D3A" w:rsidP="00744151">
            <w:pPr>
              <w:spacing w:after="0" w:line="240" w:lineRule="auto"/>
              <w:jc w:val="both"/>
            </w:pPr>
            <w:r w:rsidRPr="00DD7295">
              <w:rPr>
                <w:i/>
              </w:rPr>
              <w:t>Revision of S1-140325.</w:t>
            </w:r>
          </w:p>
          <w:p w:rsidR="00A07D3A" w:rsidRPr="00DD7295" w:rsidRDefault="00A07D3A" w:rsidP="00744151">
            <w:pPr>
              <w:spacing w:after="0" w:line="240" w:lineRule="auto"/>
              <w:jc w:val="both"/>
            </w:pPr>
            <w:r w:rsidRPr="0043706B">
              <w:t>Revision of S1-140331.</w:t>
            </w:r>
          </w:p>
        </w:tc>
      </w:tr>
      <w:tr w:rsidR="0043706B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43706B" w:rsidRDefault="0043706B" w:rsidP="00744151">
            <w:pPr>
              <w:spacing w:after="0" w:line="240" w:lineRule="auto"/>
            </w:pPr>
            <w:r w:rsidRPr="0043706B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3706B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2" w:history="1">
              <w:r w:rsidR="0043706B" w:rsidRPr="00DD7295">
                <w:rPr>
                  <w:rStyle w:val="Hyperlink"/>
                  <w:color w:val="auto"/>
                </w:rPr>
                <w:t>S1-140339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DD7295" w:rsidRDefault="0043706B" w:rsidP="00744151">
            <w:pPr>
              <w:spacing w:after="0" w:line="240" w:lineRule="auto"/>
              <w:jc w:val="both"/>
            </w:pPr>
            <w:r w:rsidRPr="0043706B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DD7295" w:rsidRDefault="0043706B" w:rsidP="00744151">
            <w:pPr>
              <w:spacing w:after="0" w:line="240" w:lineRule="auto"/>
              <w:jc w:val="both"/>
            </w:pPr>
            <w:r w:rsidRPr="0043706B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DD7295" w:rsidRDefault="0043706B" w:rsidP="00744151">
            <w:pPr>
              <w:spacing w:after="0" w:line="240" w:lineRule="auto"/>
              <w:jc w:val="both"/>
            </w:pPr>
            <w:r w:rsidRPr="0043706B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3706B" w:rsidRPr="00DD7295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S1-140012.</w:t>
            </w:r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S1-140222.</w:t>
            </w:r>
          </w:p>
          <w:p w:rsidR="0043706B" w:rsidRPr="00DD7295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43706B">
              <w:rPr>
                <w:i/>
              </w:rPr>
              <w:t>Revision of S1-140289.</w:t>
            </w:r>
          </w:p>
          <w:p w:rsidR="0043706B" w:rsidRPr="00DD7295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DD7295">
              <w:rPr>
                <w:i/>
              </w:rPr>
              <w:t>Revision of S1-140325.</w:t>
            </w:r>
          </w:p>
          <w:p w:rsidR="0043706B" w:rsidRPr="0043706B" w:rsidRDefault="0043706B" w:rsidP="00744151">
            <w:pPr>
              <w:spacing w:after="0" w:line="240" w:lineRule="auto"/>
              <w:jc w:val="both"/>
            </w:pPr>
            <w:r w:rsidRPr="00DD7295">
              <w:rPr>
                <w:i/>
              </w:rPr>
              <w:t>Revision of S1-140331.</w:t>
            </w:r>
          </w:p>
          <w:p w:rsidR="0043706B" w:rsidRDefault="0043706B" w:rsidP="00744151">
            <w:pPr>
              <w:spacing w:after="0" w:line="240" w:lineRule="auto"/>
              <w:jc w:val="both"/>
            </w:pPr>
            <w:r w:rsidRPr="0043706B">
              <w:t>Revision of S1-140335.</w:t>
            </w:r>
          </w:p>
          <w:p w:rsidR="0043706B" w:rsidRPr="0043706B" w:rsidRDefault="0043706B" w:rsidP="00744151">
            <w:pPr>
              <w:spacing w:after="0" w:line="240" w:lineRule="auto"/>
              <w:jc w:val="both"/>
            </w:pPr>
          </w:p>
          <w:p w:rsidR="0043706B" w:rsidRDefault="0043706B" w:rsidP="00744151">
            <w:pPr>
              <w:spacing w:after="0" w:line="240" w:lineRule="auto"/>
              <w:jc w:val="both"/>
            </w:pPr>
          </w:p>
          <w:p w:rsidR="0043706B" w:rsidRPr="00DD7295" w:rsidRDefault="0043706B" w:rsidP="00744151">
            <w:pPr>
              <w:spacing w:after="0" w:line="240" w:lineRule="auto"/>
              <w:jc w:val="both"/>
            </w:pPr>
            <w:r>
              <w:t>N</w:t>
            </w:r>
            <w:r w:rsidRPr="0043706B">
              <w:t>o presentation</w:t>
            </w:r>
          </w:p>
        </w:tc>
      </w:tr>
      <w:tr w:rsidR="00166FD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3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S1-140129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</w:p>
        </w:tc>
      </w:tr>
      <w:tr w:rsidR="00FA39B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FA39BA" w:rsidRDefault="00FA39BA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3C3138" w:rsidP="00744151">
            <w:pPr>
              <w:spacing w:after="0" w:line="240" w:lineRule="auto"/>
              <w:jc w:val="both"/>
            </w:pPr>
            <w:hyperlink r:id="rId74" w:history="1">
              <w:r w:rsidR="00FA39BA" w:rsidRPr="008B47FC">
                <w:rPr>
                  <w:rStyle w:val="Hyperlink"/>
                  <w:rFonts w:cs="Arial"/>
                  <w:color w:val="auto"/>
                </w:rPr>
                <w:t>S1-140129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S1-140223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Revision of S1-140035.</w:t>
            </w:r>
          </w:p>
        </w:tc>
      </w:tr>
      <w:tr w:rsidR="00FA39BA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E14FE2" w:rsidRDefault="00FA39BA" w:rsidP="00744151">
            <w:pPr>
              <w:spacing w:after="0" w:line="240" w:lineRule="auto"/>
            </w:pPr>
            <w:r w:rsidRPr="00E14FE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5" w:history="1">
              <w:r w:rsidR="00FA39BA" w:rsidRPr="00E14FE2">
                <w:rPr>
                  <w:rStyle w:val="Hyperlink"/>
                  <w:color w:val="auto"/>
                </w:rPr>
                <w:t>S1-140223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Revision of S1-140035.</w:t>
            </w:r>
          </w:p>
          <w:p w:rsidR="00FA39BA" w:rsidRPr="00E14FE2" w:rsidRDefault="00FA39BA" w:rsidP="00744151">
            <w:pPr>
              <w:spacing w:after="0" w:line="240" w:lineRule="auto"/>
            </w:pPr>
            <w:r w:rsidRPr="00E14FE2">
              <w:t>Revision of S1-140129.</w:t>
            </w:r>
          </w:p>
        </w:tc>
      </w:tr>
      <w:tr w:rsidR="00E14FE2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F0006E" w:rsidRDefault="00E14FE2" w:rsidP="00744151">
            <w:pPr>
              <w:spacing w:after="0" w:line="240" w:lineRule="auto"/>
            </w:pPr>
            <w:r w:rsidRPr="00F0006E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DD7295" w:rsidRDefault="003C3138" w:rsidP="00744151">
            <w:pPr>
              <w:spacing w:after="0" w:line="240" w:lineRule="auto"/>
              <w:jc w:val="both"/>
            </w:pPr>
            <w:hyperlink r:id="rId76" w:history="1">
              <w:r w:rsidR="00E14FE2" w:rsidRPr="00F0006E">
                <w:rPr>
                  <w:rStyle w:val="Hyperlink"/>
                  <w:rFonts w:cs="Arial"/>
                  <w:color w:val="auto"/>
                </w:rPr>
                <w:t>S1-140290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DD7295" w:rsidRDefault="00E14FE2" w:rsidP="00744151">
            <w:pPr>
              <w:spacing w:after="0" w:line="240" w:lineRule="auto"/>
              <w:jc w:val="both"/>
            </w:pPr>
            <w:r w:rsidRPr="00F0006E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DD7295" w:rsidRDefault="00E14FE2" w:rsidP="00744151">
            <w:pPr>
              <w:spacing w:after="0" w:line="240" w:lineRule="auto"/>
              <w:jc w:val="both"/>
            </w:pPr>
            <w:r w:rsidRPr="00F0006E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DD7295" w:rsidRDefault="00F0006E" w:rsidP="00744151">
            <w:pPr>
              <w:spacing w:after="0" w:line="240" w:lineRule="auto"/>
              <w:jc w:val="both"/>
            </w:pPr>
            <w:r w:rsidRPr="00F0006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DD7295" w:rsidRDefault="00E14FE2" w:rsidP="00744151">
            <w:pPr>
              <w:spacing w:after="0" w:line="240" w:lineRule="auto"/>
              <w:jc w:val="both"/>
              <w:rPr>
                <w:i/>
              </w:rPr>
            </w:pPr>
            <w:r w:rsidRPr="00F0006E">
              <w:rPr>
                <w:i/>
              </w:rPr>
              <w:t>Revision of S1-140035.</w:t>
            </w:r>
          </w:p>
          <w:p w:rsidR="00E14FE2" w:rsidRPr="00F0006E" w:rsidRDefault="00E14FE2" w:rsidP="00744151">
            <w:pPr>
              <w:spacing w:after="0" w:line="240" w:lineRule="auto"/>
            </w:pPr>
            <w:r w:rsidRPr="00F0006E">
              <w:rPr>
                <w:i/>
              </w:rPr>
              <w:t>Revision of S1-140129.</w:t>
            </w:r>
          </w:p>
          <w:p w:rsidR="00E14FE2" w:rsidRPr="00F0006E" w:rsidRDefault="00E14FE2" w:rsidP="00744151">
            <w:pPr>
              <w:spacing w:after="0" w:line="240" w:lineRule="auto"/>
            </w:pPr>
            <w:r w:rsidRPr="00F0006E">
              <w:t>Revision of S1-140223.</w:t>
            </w:r>
          </w:p>
        </w:tc>
      </w:tr>
      <w:tr w:rsidR="006F253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753742" w:rsidP="00744151">
            <w:pPr>
              <w:spacing w:after="0" w:line="240" w:lineRule="auto"/>
            </w:pPr>
            <w:r w:rsidRPr="002B18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7" w:history="1">
              <w:r w:rsidR="00753742" w:rsidRPr="003D757E">
                <w:rPr>
                  <w:rStyle w:val="Hyperlink"/>
                  <w:rFonts w:cs="Arial"/>
                  <w:color w:val="auto"/>
                </w:rPr>
                <w:t>S1-140088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Discussion of normative work for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2B183F" w:rsidP="00744151">
            <w:pPr>
              <w:spacing w:after="0" w:line="240" w:lineRule="auto"/>
              <w:jc w:val="both"/>
            </w:pPr>
            <w:r w:rsidRPr="002B183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6F2534" w:rsidP="00744151">
            <w:pPr>
              <w:spacing w:after="0" w:line="240" w:lineRule="auto"/>
            </w:pPr>
          </w:p>
        </w:tc>
      </w:tr>
      <w:tr w:rsidR="0075374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  <w:r w:rsidRPr="001401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8" w:history="1">
              <w:r w:rsidR="00753742" w:rsidRPr="00DB686B">
                <w:rPr>
                  <w:rStyle w:val="Hyperlink"/>
                  <w:rFonts w:cs="Arial"/>
                  <w:color w:val="auto"/>
                </w:rPr>
                <w:t>S1-140089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140106" w:rsidP="00744151">
            <w:pPr>
              <w:spacing w:after="0" w:line="240" w:lineRule="auto"/>
              <w:jc w:val="both"/>
            </w:pPr>
            <w:r w:rsidRPr="00140106">
              <w:t>Revised to S1-140292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</w:p>
        </w:tc>
      </w:tr>
      <w:tr w:rsidR="00140106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1F5217" w:rsidRDefault="00140106" w:rsidP="00744151">
            <w:pPr>
              <w:spacing w:after="0" w:line="240" w:lineRule="auto"/>
            </w:pPr>
            <w:r w:rsidRPr="001F521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3C3138" w:rsidP="00744151">
            <w:pPr>
              <w:spacing w:after="0" w:line="240" w:lineRule="auto"/>
              <w:jc w:val="both"/>
            </w:pPr>
            <w:hyperlink r:id="rId79" w:history="1">
              <w:r w:rsidR="00140106" w:rsidRPr="001F5217">
                <w:rPr>
                  <w:rStyle w:val="Hyperlink"/>
                  <w:rFonts w:cs="Arial"/>
                  <w:color w:val="auto"/>
                </w:rPr>
                <w:t>S1-140292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F5217" w:rsidP="00744151">
            <w:pPr>
              <w:spacing w:after="0" w:line="240" w:lineRule="auto"/>
              <w:jc w:val="both"/>
            </w:pPr>
            <w:r w:rsidRPr="001F5217">
              <w:t>Revised to S1-140334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Revision of S1-140089.</w:t>
            </w:r>
          </w:p>
        </w:tc>
      </w:tr>
      <w:tr w:rsidR="001F5217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576A29" w:rsidRDefault="001F5217" w:rsidP="00744151">
            <w:pPr>
              <w:spacing w:after="0" w:line="240" w:lineRule="auto"/>
            </w:pPr>
            <w:r w:rsidRPr="00576A29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F5217" w:rsidRPr="00DD7295" w:rsidRDefault="003C3138" w:rsidP="00744151">
            <w:pPr>
              <w:spacing w:after="0" w:line="240" w:lineRule="auto"/>
              <w:jc w:val="both"/>
            </w:pPr>
            <w:hyperlink r:id="rId80" w:history="1">
              <w:r w:rsidR="001F5217" w:rsidRPr="00576A29">
                <w:rPr>
                  <w:rStyle w:val="Hyperlink"/>
                  <w:rFonts w:cs="Arial"/>
                  <w:color w:val="auto"/>
                </w:rPr>
                <w:t>S1-140334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DD7295" w:rsidRDefault="001F5217" w:rsidP="00744151">
            <w:pPr>
              <w:spacing w:after="0" w:line="240" w:lineRule="auto"/>
              <w:jc w:val="both"/>
            </w:pPr>
            <w:r w:rsidRPr="00576A29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DD7295" w:rsidRDefault="001F5217" w:rsidP="00744151">
            <w:pPr>
              <w:spacing w:after="0" w:line="240" w:lineRule="auto"/>
              <w:jc w:val="both"/>
            </w:pPr>
            <w:r w:rsidRPr="00576A29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DD7295" w:rsidRDefault="00576A29" w:rsidP="00744151">
            <w:pPr>
              <w:spacing w:after="0" w:line="240" w:lineRule="auto"/>
              <w:jc w:val="both"/>
            </w:pPr>
            <w:r w:rsidRPr="00576A2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F5217" w:rsidRPr="00DD7295" w:rsidRDefault="001F5217" w:rsidP="00744151">
            <w:pPr>
              <w:spacing w:after="0" w:line="240" w:lineRule="auto"/>
              <w:jc w:val="both"/>
            </w:pPr>
            <w:r w:rsidRPr="00576A29">
              <w:rPr>
                <w:i/>
              </w:rPr>
              <w:t>Revision of S1-140089.</w:t>
            </w:r>
          </w:p>
          <w:p w:rsidR="001F5217" w:rsidRPr="00576A29" w:rsidRDefault="001F5217" w:rsidP="00744151">
            <w:pPr>
              <w:spacing w:after="0" w:line="240" w:lineRule="auto"/>
              <w:jc w:val="both"/>
            </w:pPr>
            <w:r w:rsidRPr="00576A29">
              <w:t>Revision of S1-140292.</w:t>
            </w:r>
          </w:p>
        </w:tc>
      </w:tr>
      <w:tr w:rsidR="009C5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DE25F3" w:rsidRDefault="009C5723" w:rsidP="00744151">
            <w:pPr>
              <w:spacing w:after="0" w:line="240" w:lineRule="auto"/>
            </w:pPr>
            <w:r w:rsidRPr="00DE25F3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3C3138" w:rsidP="00744151">
            <w:pPr>
              <w:spacing w:after="0" w:line="240" w:lineRule="auto"/>
              <w:jc w:val="both"/>
            </w:pPr>
            <w:hyperlink r:id="rId81" w:history="1">
              <w:r w:rsidR="009C5723" w:rsidRPr="00364C93">
                <w:rPr>
                  <w:rStyle w:val="Hyperlink"/>
                  <w:rFonts w:cs="Arial"/>
                  <w:color w:val="auto"/>
                </w:rPr>
                <w:t>S1-140128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Sprint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Proposed SID on service aspects for dealing with User Control over spoofed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DE25F3" w:rsidP="00744151">
            <w:pPr>
              <w:spacing w:after="0" w:line="240" w:lineRule="auto"/>
              <w:jc w:val="both"/>
            </w:pPr>
            <w:r w:rsidRPr="00DE25F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8E6D41" w:rsidP="00744151">
            <w:pPr>
              <w:spacing w:after="0" w:line="240" w:lineRule="auto"/>
              <w:jc w:val="both"/>
            </w:pPr>
            <w:r w:rsidRPr="00DE25F3">
              <w:t>Late document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0" w:name="_Ref323575221"/>
            <w:bookmarkStart w:id="81" w:name="_Toc324137335"/>
            <w:bookmarkStart w:id="82" w:name="_Ref328465134"/>
            <w:bookmarkStart w:id="83" w:name="_Toc331152500"/>
            <w:bookmarkStart w:id="84" w:name="_Toc37805244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Proposals for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80"/>
            <w:bookmarkEnd w:id="8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82"/>
            <w:bookmarkEnd w:id="83"/>
            <w:bookmarkEnd w:id="84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5" w:name="_Toc316030610"/>
            <w:bookmarkStart w:id="86" w:name="_Toc324137336"/>
            <w:bookmarkStart w:id="87" w:name="_Ref328464212"/>
            <w:bookmarkStart w:id="88" w:name="_Toc331152501"/>
            <w:bookmarkStart w:id="89" w:name="_Ref377238913"/>
            <w:bookmarkStart w:id="90" w:name="_Ref377293652"/>
            <w:bookmarkStart w:id="91" w:name="_Toc37805244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C6699" w:rsidRDefault="00383636" w:rsidP="00744151">
            <w:pPr>
              <w:spacing w:after="0" w:line="240" w:lineRule="auto"/>
            </w:pPr>
            <w:r w:rsidRPr="00FC669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2" w:history="1">
              <w:r w:rsidR="00383636" w:rsidRPr="008B47FC">
                <w:rPr>
                  <w:rStyle w:val="Hyperlink"/>
                  <w:rFonts w:cs="Arial"/>
                  <w:color w:val="auto"/>
                </w:rPr>
                <w:t>S1-140009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FC6699" w:rsidP="00744151">
            <w:pPr>
              <w:spacing w:after="0" w:line="240" w:lineRule="auto"/>
              <w:jc w:val="both"/>
            </w:pPr>
            <w:r w:rsidRPr="00FC6699">
              <w:t>Revised to S1-140224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WI code ECTB Rel-12 CR0092R- Cat F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3C3138" w:rsidP="00744151">
            <w:pPr>
              <w:spacing w:after="0" w:line="240" w:lineRule="auto"/>
              <w:jc w:val="both"/>
            </w:pPr>
            <w:hyperlink r:id="rId83" w:history="1">
              <w:r w:rsidR="00FC6699" w:rsidRPr="00E14FE2">
                <w:rPr>
                  <w:rStyle w:val="Hyperlink"/>
                  <w:rFonts w:cs="Arial"/>
                  <w:color w:val="auto"/>
                </w:rPr>
                <w:t>S1-140224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WI code ECTB Rel-12 CR0092R- Cat F</w:t>
            </w:r>
          </w:p>
          <w:p w:rsidR="00FC6699" w:rsidRPr="00E14FE2" w:rsidRDefault="00FC6699" w:rsidP="00744151">
            <w:pPr>
              <w:spacing w:after="0" w:line="240" w:lineRule="auto"/>
            </w:pPr>
            <w:r w:rsidRPr="00E14FE2">
              <w:t>Revision of S1-140009.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4" w:history="1">
              <w:r w:rsidR="00FC6699" w:rsidRPr="00A744E8">
                <w:rPr>
                  <w:rStyle w:val="Hyperlink"/>
                  <w:color w:val="auto"/>
                </w:rPr>
                <w:t>S1-140225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  <w:rPr>
                <w:i/>
              </w:rPr>
            </w:pPr>
          </w:p>
        </w:tc>
      </w:tr>
      <w:tr w:rsidR="00E14FE2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E14FE2" w:rsidRDefault="00E14FE2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3C3138" w:rsidP="00744151">
            <w:pPr>
              <w:spacing w:after="0" w:line="240" w:lineRule="auto"/>
              <w:jc w:val="both"/>
            </w:pPr>
            <w:hyperlink r:id="rId85" w:history="1">
              <w:r w:rsidR="00E14FE2" w:rsidRPr="00A744E8">
                <w:rPr>
                  <w:rStyle w:val="Hyperlink"/>
                  <w:rFonts w:cs="Arial"/>
                  <w:color w:val="auto"/>
                </w:rPr>
                <w:t>S1-140291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Default="00E14FE2" w:rsidP="00744151">
            <w:pPr>
              <w:spacing w:after="0" w:line="240" w:lineRule="auto"/>
            </w:pPr>
            <w:r w:rsidRPr="00E14FE2">
              <w:t>Revision of S1-140225.</w:t>
            </w:r>
          </w:p>
          <w:p w:rsidR="00E14FE2" w:rsidRPr="00E14FE2" w:rsidRDefault="00E14FE2" w:rsidP="00744151">
            <w:pPr>
              <w:spacing w:after="0" w:line="240" w:lineRule="auto"/>
            </w:pPr>
          </w:p>
          <w:p w:rsidR="00E14FE2" w:rsidRDefault="00E14FE2" w:rsidP="00744151">
            <w:pPr>
              <w:spacing w:after="0" w:line="240" w:lineRule="auto"/>
            </w:pPr>
          </w:p>
          <w:p w:rsidR="00E14FE2" w:rsidRPr="00A744E8" w:rsidRDefault="00E14FE2" w:rsidP="00744151">
            <w:pPr>
              <w:spacing w:after="0" w:line="240" w:lineRule="auto"/>
              <w:jc w:val="both"/>
            </w:pPr>
            <w:r>
              <w:t>N</w:t>
            </w:r>
            <w:r w:rsidRPr="00E14FE2">
              <w:t>o presentation</w:t>
            </w:r>
          </w:p>
        </w:tc>
      </w:tr>
      <w:tr w:rsidR="003836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383636" w:rsidRDefault="00383636" w:rsidP="00744151">
            <w:pPr>
              <w:spacing w:after="0" w:line="240" w:lineRule="auto"/>
            </w:pPr>
            <w:r w:rsidRPr="0038363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6" w:history="1">
              <w:r w:rsidR="00383636" w:rsidRPr="00EB413F">
                <w:rPr>
                  <w:rStyle w:val="Hyperlink"/>
                  <w:color w:val="auto"/>
                </w:rPr>
                <w:t>S1-14002</w:t>
              </w:r>
              <w:r w:rsidR="00383636" w:rsidRPr="00EB413F">
                <w:rPr>
                  <w:rStyle w:val="Hyperlink"/>
                  <w:rFonts w:cs="Arial"/>
                  <w:color w:val="auto"/>
                </w:rPr>
                <w:t>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383636" w:rsidRPr="00383636">
              <w:t>S1</w:t>
            </w:r>
            <w:r w:rsidR="003770DA">
              <w:noBreakHyphen/>
              <w:t>1</w:t>
            </w:r>
            <w:r w:rsidR="00383636" w:rsidRPr="00383636">
              <w:t>40124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EB413F">
            <w:pPr>
              <w:spacing w:after="0" w:line="240" w:lineRule="auto"/>
            </w:pPr>
            <w:r w:rsidRPr="00383636">
              <w:t>WI code ProSe Rel-12 CR0195R</w:t>
            </w:r>
            <w:r>
              <w:t>-</w:t>
            </w:r>
            <w:r w:rsidRPr="00383636">
              <w:t xml:space="preserve"> Cat F</w:t>
            </w:r>
          </w:p>
        </w:tc>
      </w:tr>
      <w:tr w:rsidR="0038363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27ACF" w:rsidRDefault="00383636" w:rsidP="00744151">
            <w:pPr>
              <w:spacing w:after="0" w:line="240" w:lineRule="auto"/>
            </w:pPr>
            <w:r w:rsidRPr="00E27A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7" w:history="1">
              <w:r w:rsidR="00383636" w:rsidRPr="00E27ACF">
                <w:rPr>
                  <w:rStyle w:val="Hyperlink"/>
                  <w:color w:val="auto"/>
                </w:rPr>
                <w:t>S1-140124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6A358A" w:rsidRDefault="00E27ACF" w:rsidP="00744151">
            <w:pPr>
              <w:spacing w:after="0" w:line="240" w:lineRule="auto"/>
              <w:jc w:val="both"/>
            </w:pPr>
            <w:r w:rsidRPr="00F52D15">
              <w:t>Revised to S1-140229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13119" w:rsidRPr="006A358A" w:rsidRDefault="00313119" w:rsidP="00744151">
            <w:pPr>
              <w:spacing w:after="0" w:line="240" w:lineRule="auto"/>
              <w:jc w:val="both"/>
              <w:rPr>
                <w:i/>
              </w:rPr>
            </w:pPr>
            <w:r w:rsidRPr="00F52D15">
              <w:rPr>
                <w:i/>
              </w:rPr>
              <w:t>WI code ProSe Rel-12 CR0195R- Cat F</w:t>
            </w:r>
          </w:p>
          <w:p w:rsidR="00383636" w:rsidRPr="00F52D15" w:rsidRDefault="00E01338" w:rsidP="00744151">
            <w:pPr>
              <w:spacing w:after="0" w:line="240" w:lineRule="auto"/>
            </w:pPr>
            <w:r w:rsidRPr="00F52D15">
              <w:t xml:space="preserve">Replacement for </w:t>
            </w:r>
            <w:r w:rsidR="00383636" w:rsidRPr="00F52D15">
              <w:t>S1-140024.</w:t>
            </w:r>
          </w:p>
          <w:p w:rsidR="003A1BCD" w:rsidRPr="00F52D15" w:rsidRDefault="003A1BCD">
            <w:pPr>
              <w:spacing w:after="0" w:line="240" w:lineRule="auto"/>
            </w:pPr>
            <w:r w:rsidRPr="006A358A">
              <w:t>Comment: please use a descriptive title</w:t>
            </w:r>
          </w:p>
        </w:tc>
      </w:tr>
      <w:tr w:rsidR="00E27AC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94402D" w:rsidRDefault="00E27ACF" w:rsidP="00744151">
            <w:pPr>
              <w:spacing w:after="0" w:line="240" w:lineRule="auto"/>
            </w:pPr>
            <w:r w:rsidRPr="0094402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3C3138" w:rsidP="00744151">
            <w:pPr>
              <w:spacing w:after="0" w:line="240" w:lineRule="auto"/>
              <w:jc w:val="both"/>
            </w:pPr>
            <w:hyperlink r:id="rId88" w:history="1">
              <w:r w:rsidR="00E27ACF" w:rsidRPr="0094402D">
                <w:rPr>
                  <w:rStyle w:val="Hyperlink"/>
                  <w:rFonts w:cs="Arial"/>
                  <w:color w:val="auto"/>
                </w:rPr>
                <w:t>S1-140229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 xml:space="preserve">22.278 v12.4.0: </w:t>
            </w:r>
            <w:r w:rsidR="00A044B0" w:rsidRPr="0094402D">
              <w:rPr>
                <w:noProof/>
                <w:lang w:eastAsia="ko-KR"/>
              </w:rPr>
              <w:t>Communication Range as a criteria for ProSe Communication and concurrent multiple communication paths by a UE for ProSe Communication with other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94402D" w:rsidP="00744151">
            <w:pPr>
              <w:spacing w:after="0" w:line="240" w:lineRule="auto"/>
              <w:jc w:val="both"/>
            </w:pPr>
            <w:r w:rsidRPr="0094402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  <w:rPr>
                <w:i/>
              </w:rPr>
            </w:pPr>
            <w:r w:rsidRPr="0094402D">
              <w:rPr>
                <w:i/>
              </w:rPr>
              <w:t>WI code ProSe Rel-12 CR0195R- Cat F</w:t>
            </w:r>
          </w:p>
          <w:p w:rsidR="00E27ACF" w:rsidRPr="0094402D" w:rsidRDefault="00E27ACF" w:rsidP="00744151">
            <w:pPr>
              <w:spacing w:after="0" w:line="240" w:lineRule="auto"/>
              <w:rPr>
                <w:i/>
              </w:rPr>
            </w:pPr>
            <w:r w:rsidRPr="0094402D">
              <w:rPr>
                <w:i/>
              </w:rPr>
              <w:t>Replacement for S1-140024.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rPr>
                <w:i/>
              </w:rPr>
              <w:t>Comment: please use a descriptive title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t>Revision of S1-140124.</w:t>
            </w:r>
          </w:p>
        </w:tc>
      </w:tr>
      <w:tr w:rsidR="00BB29E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</w:pPr>
            <w:r w:rsidRPr="00BB29E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3C3138" w:rsidP="00744151">
            <w:pPr>
              <w:spacing w:after="0" w:line="240" w:lineRule="auto"/>
              <w:jc w:val="both"/>
            </w:pPr>
            <w:hyperlink r:id="rId89" w:history="1">
              <w:r w:rsidR="00BB29E2" w:rsidRPr="00364C93">
                <w:rPr>
                  <w:rStyle w:val="Hyperlink"/>
                  <w:rFonts w:cs="Arial"/>
                  <w:color w:val="auto"/>
                </w:rPr>
                <w:t>S1-140332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B29E2">
              <w:t>Discussion points on ProSe Communication Range</w:t>
            </w:r>
            <w:r w:rsidR="00477B90">
              <w:t xml:space="preserve"> and multiple paths </w:t>
            </w:r>
            <w:r w:rsidR="00220C8D">
              <w:t xml:space="preserve">by </w:t>
            </w:r>
            <w:r w:rsidR="00477B90">
              <w:t>a UE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51471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580740" w:rsidRDefault="00580740" w:rsidP="00744151">
            <w:pPr>
              <w:spacing w:after="0" w:line="240" w:lineRule="auto"/>
            </w:pPr>
            <w:r w:rsidRPr="00580740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EB413F" w:rsidRDefault="003C3138" w:rsidP="00744151">
            <w:pPr>
              <w:spacing w:after="0" w:line="240" w:lineRule="auto"/>
              <w:jc w:val="both"/>
            </w:pPr>
            <w:hyperlink r:id="rId90" w:history="1">
              <w:r w:rsidR="00580740" w:rsidRPr="00EB413F">
                <w:rPr>
                  <w:rStyle w:val="Hyperlink"/>
                  <w:rFonts w:cs="Arial"/>
                  <w:color w:val="auto"/>
                </w:rPr>
                <w:t>S1-140025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580740" w:rsidRPr="00580740">
              <w:t>S1</w:t>
            </w:r>
            <w:r w:rsidR="003770DA">
              <w:noBreakHyphen/>
            </w:r>
            <w:r w:rsidR="00580740" w:rsidRPr="00580740">
              <w:t>140125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EB413F">
            <w:pPr>
              <w:spacing w:after="0" w:line="240" w:lineRule="auto"/>
            </w:pPr>
            <w:r w:rsidRPr="00580740">
              <w:t>WI code ProSe Rel-12 CR0196R</w:t>
            </w:r>
            <w:r>
              <w:t>-</w:t>
            </w:r>
            <w:r w:rsidRPr="00580740">
              <w:t xml:space="preserve"> Cat F</w:t>
            </w:r>
          </w:p>
        </w:tc>
      </w:tr>
      <w:tr w:rsidR="0058074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6722CF" w:rsidRDefault="00580740" w:rsidP="00744151">
            <w:pPr>
              <w:spacing w:after="0" w:line="240" w:lineRule="auto"/>
            </w:pPr>
            <w:r w:rsidRPr="006722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1" w:history="1">
              <w:r w:rsidR="00580740" w:rsidRPr="006722CF">
                <w:rPr>
                  <w:rStyle w:val="Hyperlink"/>
                  <w:color w:val="auto"/>
                </w:rPr>
                <w:t>S1-140125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6722CF" w:rsidP="00744151">
            <w:pPr>
              <w:spacing w:after="0" w:line="240" w:lineRule="auto"/>
              <w:jc w:val="both"/>
            </w:pPr>
            <w:r w:rsidRPr="006722C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444BF8" w:rsidP="00744151">
            <w:pPr>
              <w:spacing w:after="0" w:line="240" w:lineRule="auto"/>
              <w:jc w:val="both"/>
            </w:pPr>
            <w:r w:rsidRPr="006722CF">
              <w:rPr>
                <w:i/>
              </w:rPr>
              <w:t xml:space="preserve">WI code ProSe Rel-12 CR0196R- Cat F </w:t>
            </w:r>
            <w:r w:rsidR="00E01338" w:rsidRPr="006722CF">
              <w:t xml:space="preserve">Replacement for </w:t>
            </w:r>
            <w:r w:rsidR="00580740" w:rsidRPr="006722CF">
              <w:t>S1-140025.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AD43F3" w:rsidRDefault="00AD43F3" w:rsidP="00744151">
            <w:pPr>
              <w:spacing w:after="0" w:line="240" w:lineRule="auto"/>
            </w:pPr>
            <w:r w:rsidRPr="00AD43F3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2" w:history="1">
              <w:r w:rsidR="00AD43F3" w:rsidRPr="00EB413F">
                <w:rPr>
                  <w:rStyle w:val="Hyperlink"/>
                  <w:rFonts w:cs="Arial"/>
                  <w:color w:val="auto"/>
                </w:rPr>
                <w:t>S1-140026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AD43F3" w:rsidRPr="00AD43F3">
              <w:t>S1</w:t>
            </w:r>
            <w:r w:rsidR="003770DA">
              <w:noBreakHyphen/>
            </w:r>
            <w:r w:rsidR="00AD43F3" w:rsidRPr="00AD43F3">
              <w:t>140126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>
              <w:t>WI code ProSe Rel-12 CR0197R-</w:t>
            </w:r>
            <w:r w:rsidRPr="00AD43F3">
              <w:t xml:space="preserve"> Cat F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091046" w:rsidRDefault="00AD43F3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3" w:history="1">
              <w:r w:rsidR="00AD43F3" w:rsidRPr="00091046">
                <w:rPr>
                  <w:rStyle w:val="Hyperlink"/>
                  <w:color w:val="auto"/>
                </w:rPr>
                <w:t>S1-140126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  <w:rPr>
                <w:i/>
              </w:rPr>
            </w:pPr>
            <w:r w:rsidRPr="00091046">
              <w:rPr>
                <w:i/>
              </w:rPr>
              <w:t xml:space="preserve">WI code ProSe Rel-12 CR0197R- Cat F </w:t>
            </w:r>
          </w:p>
          <w:p w:rsidR="00AD43F3" w:rsidRPr="00091046" w:rsidRDefault="00E01338" w:rsidP="00744151">
            <w:pPr>
              <w:spacing w:after="0" w:line="240" w:lineRule="auto"/>
            </w:pPr>
            <w:r w:rsidRPr="00091046">
              <w:t xml:space="preserve">Replacement for </w:t>
            </w:r>
            <w:r w:rsidR="00AD43F3" w:rsidRPr="00091046">
              <w:t>S1-140026.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444BF8" w:rsidRDefault="00444BF8" w:rsidP="00744151">
            <w:pPr>
              <w:spacing w:after="0" w:line="240" w:lineRule="auto"/>
            </w:pPr>
            <w:r w:rsidRPr="00444BF8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4" w:history="1">
              <w:r w:rsidR="00444BF8" w:rsidRPr="00EB413F">
                <w:rPr>
                  <w:rStyle w:val="Hyperlink"/>
                  <w:rFonts w:cs="Arial"/>
                  <w:color w:val="auto"/>
                </w:rPr>
                <w:t>S1-140027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444BF8" w:rsidRPr="00444BF8">
              <w:t>S1</w:t>
            </w:r>
            <w:r w:rsidR="003770DA">
              <w:noBreakHyphen/>
            </w:r>
            <w:r w:rsidR="00444BF8" w:rsidRPr="00444BF8">
              <w:t>140127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>
              <w:t>WI code ProSe Rel-12 CR0198R-</w:t>
            </w:r>
            <w:r w:rsidRPr="00444BF8">
              <w:t xml:space="preserve"> Cat F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091046" w:rsidRDefault="00444BF8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5" w:history="1">
              <w:r w:rsidR="00444BF8" w:rsidRPr="00091046">
                <w:rPr>
                  <w:rStyle w:val="Hyperlink"/>
                  <w:color w:val="auto"/>
                </w:rPr>
                <w:t>S1-140127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rPr>
                <w:i/>
              </w:rPr>
              <w:t>WI code ProSe Rel-12 CR0198R- Cat F</w:t>
            </w:r>
          </w:p>
          <w:p w:rsidR="00444BF8" w:rsidRPr="00091046" w:rsidRDefault="00444BF8" w:rsidP="00744151">
            <w:pPr>
              <w:spacing w:after="0" w:line="240" w:lineRule="auto"/>
            </w:pPr>
            <w:r w:rsidRPr="00091046">
              <w:t>Revision of S1-140027.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lastRenderedPageBreak/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6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S1-140120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Effect of access control on page response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610034 Rel-13 CR0201R- Cat F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include WI acronym, not UID. Populate "Clauses affected", "Other specs affected". Remove clauses with no revision marks.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7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S1-140057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NTT DOCOMO,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Requirement for SSAC in CONNECTED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TEI12 Rel-12 CR200R- Cat C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CR number is 0200</w:t>
            </w:r>
          </w:p>
        </w:tc>
      </w:tr>
      <w:tr w:rsidR="0065343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5F3EF6" w:rsidRDefault="009F1002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98" w:history="1">
              <w:r w:rsidR="00653431" w:rsidRPr="00EB413F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F52D15" w:rsidRDefault="0065343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99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F52D15" w:rsidRDefault="0091542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100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915421" w:rsidP="00744151">
            <w:pPr>
              <w:spacing w:after="0" w:line="240" w:lineRule="auto"/>
              <w:jc w:val="both"/>
            </w:pPr>
            <w:r w:rsidRPr="00F52D15">
              <w:t>WI code TEI12 Rel-12 CR0197R- Cat F</w:t>
            </w:r>
          </w:p>
          <w:p w:rsidR="00915421" w:rsidRPr="00F52D15" w:rsidRDefault="00915421" w:rsidP="00744151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1F6F86">
            <w:pPr>
              <w:pStyle w:val="Heading1"/>
            </w:pPr>
            <w:bookmarkStart w:id="92" w:name="_Toc378052446"/>
            <w:r>
              <w:t>Rel-13</w:t>
            </w:r>
            <w:r w:rsidRPr="00F45489">
              <w:t xml:space="preserve"> Contributions</w:t>
            </w:r>
            <w:bookmarkEnd w:id="92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3" w:name="_Ref377238996"/>
            <w:bookmarkStart w:id="94" w:name="_Toc378052447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101" w:history="1">
              <w:r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], includes FS_RSE [</w:t>
            </w:r>
            <w:hyperlink r:id="rId102" w:tgtFrame="_blank" w:history="1">
              <w:r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93"/>
            <w:bookmarkEnd w:id="94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69067D" w:rsidRDefault="00E85F64" w:rsidP="00744151">
            <w:pPr>
              <w:spacing w:after="0" w:line="240" w:lineRule="auto"/>
            </w:pPr>
            <w:r w:rsidRPr="0069067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3" w:history="1">
              <w:r w:rsidR="00E85F64" w:rsidRPr="00C43B56">
                <w:rPr>
                  <w:rStyle w:val="Hyperlink"/>
                  <w:rFonts w:cs="Arial"/>
                  <w:color w:val="auto"/>
                </w:rPr>
                <w:t>S1-140017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NEC, …??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69067D" w:rsidP="00744151">
            <w:pPr>
              <w:spacing w:after="0" w:line="240" w:lineRule="auto"/>
              <w:jc w:val="both"/>
            </w:pPr>
            <w:r w:rsidRPr="0069067D">
              <w:t>Revised to S1-140230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WI code RSE Rel-13 CR0471R- Cat C</w:t>
            </w:r>
          </w:p>
        </w:tc>
      </w:tr>
      <w:tr w:rsidR="0069067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DF73A5" w:rsidRDefault="0069067D" w:rsidP="00744151">
            <w:pPr>
              <w:spacing w:after="0" w:line="240" w:lineRule="auto"/>
            </w:pPr>
            <w:r w:rsidRPr="00DF73A5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3C3138" w:rsidP="00744151">
            <w:pPr>
              <w:spacing w:after="0" w:line="240" w:lineRule="auto"/>
              <w:jc w:val="both"/>
            </w:pPr>
            <w:hyperlink r:id="rId104" w:history="1">
              <w:r w:rsidR="0069067D" w:rsidRPr="00DF73A5">
                <w:rPr>
                  <w:rStyle w:val="Hyperlink"/>
                  <w:rFonts w:cs="Arial"/>
                  <w:color w:val="auto"/>
                </w:rPr>
                <w:t>S1-140230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NEC,</w:t>
            </w:r>
            <w:r w:rsidR="00DF73A5">
              <w:rPr>
                <w:noProof/>
              </w:rPr>
              <w:t xml:space="preserve"> SoftBank Mobile, TeliaSonera,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DF73A5" w:rsidP="00744151">
            <w:pPr>
              <w:spacing w:after="0" w:line="240" w:lineRule="auto"/>
              <w:jc w:val="both"/>
            </w:pPr>
            <w:r w:rsidRPr="00DF73A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rPr>
                <w:i/>
              </w:rPr>
              <w:t>WI code RSE Rel-13 CR0471R- Cat C</w:t>
            </w:r>
          </w:p>
          <w:p w:rsidR="0069067D" w:rsidRPr="00DF73A5" w:rsidRDefault="0069067D" w:rsidP="00744151">
            <w:pPr>
              <w:spacing w:after="0" w:line="240" w:lineRule="auto"/>
            </w:pPr>
            <w:r w:rsidRPr="00DF73A5">
              <w:t>Revision of S1-140017.</w:t>
            </w:r>
          </w:p>
        </w:tc>
      </w:tr>
      <w:tr w:rsidR="0075364A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95" w:name="_Ref377239111"/>
            <w:bookmarkStart w:id="96" w:name="_Toc378052448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05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95"/>
            <w:bookmarkEnd w:id="96"/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6" w:history="1">
              <w:r w:rsidR="00073270" w:rsidRPr="00064E34">
                <w:rPr>
                  <w:rStyle w:val="Hyperlink"/>
                  <w:rFonts w:cs="Arial"/>
                  <w:color w:val="auto"/>
                </w:rPr>
                <w:t>S1-140072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</w:p>
        </w:tc>
      </w:tr>
      <w:tr w:rsidR="009D67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1A19F9" w:rsidRDefault="009D6723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3C3138" w:rsidP="00744151">
            <w:pPr>
              <w:spacing w:after="0" w:line="240" w:lineRule="auto"/>
              <w:jc w:val="both"/>
            </w:pPr>
            <w:hyperlink r:id="rId107" w:history="1">
              <w:r w:rsidR="009D6723" w:rsidRPr="001A19F9">
                <w:rPr>
                  <w:rStyle w:val="Hyperlink"/>
                  <w:rFonts w:cs="Arial"/>
                  <w:color w:val="auto"/>
                </w:rPr>
                <w:t>S1-140234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Revision of S1-140072.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8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</w:p>
        </w:tc>
      </w:tr>
      <w:tr w:rsidR="001A19F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B645E4" w:rsidRDefault="001A19F9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3C3138" w:rsidP="00744151">
            <w:pPr>
              <w:spacing w:after="0" w:line="240" w:lineRule="auto"/>
              <w:jc w:val="both"/>
            </w:pPr>
            <w:hyperlink r:id="rId109" w:history="1">
              <w:r w:rsidR="001A19F9" w:rsidRPr="00B645E4">
                <w:rPr>
                  <w:rStyle w:val="Hyperlink"/>
                  <w:rFonts w:cs="Arial"/>
                  <w:color w:val="auto"/>
                </w:rPr>
                <w:t>S1-140240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Revision of S1-140076</w:t>
            </w:r>
            <w:r w:rsidR="00042C35" w:rsidRPr="00B645E4">
              <w:t xml:space="preserve"> and S1-140234</w:t>
            </w:r>
            <w:r w:rsidRPr="00B645E4">
              <w:t>.</w:t>
            </w:r>
          </w:p>
          <w:p w:rsidR="007B72AE" w:rsidRPr="00B645E4" w:rsidRDefault="007B72AE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04A7C" w:rsidRDefault="00B645E4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3C3138" w:rsidP="00744151">
            <w:pPr>
              <w:spacing w:after="0" w:line="240" w:lineRule="auto"/>
              <w:jc w:val="both"/>
            </w:pPr>
            <w:hyperlink r:id="rId110" w:history="1">
              <w:r w:rsidR="00B645E4" w:rsidRPr="00304A7C">
                <w:rPr>
                  <w:rStyle w:val="Hyperlink"/>
                  <w:rFonts w:cs="Arial"/>
                  <w:color w:val="auto"/>
                </w:rPr>
                <w:t>S1-140175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304A7C" w:rsidP="00744151">
            <w:pPr>
              <w:spacing w:after="0" w:line="240" w:lineRule="auto"/>
              <w:jc w:val="both"/>
            </w:pPr>
            <w:r w:rsidRPr="00304A7C">
              <w:t>Revised to S1-140315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rPr>
                <w:i/>
              </w:rPr>
              <w:t>For drafting session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Revision of S1-140240.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Agreed in drafting session</w:t>
            </w:r>
          </w:p>
        </w:tc>
      </w:tr>
      <w:tr w:rsidR="00304A7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04A7C" w:rsidRDefault="00304A7C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C3138" w:rsidP="00744151">
            <w:pPr>
              <w:spacing w:after="0" w:line="240" w:lineRule="auto"/>
              <w:jc w:val="both"/>
            </w:pPr>
            <w:hyperlink r:id="rId111" w:history="1">
              <w:r w:rsidR="00304A7C" w:rsidRPr="003D757E">
                <w:rPr>
                  <w:rStyle w:val="Hyperlink"/>
                  <w:rFonts w:cs="Arial"/>
                  <w:color w:val="auto"/>
                </w:rPr>
                <w:t>S1-140315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For drafting session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D757E">
              <w:rPr>
                <w:i/>
              </w:rPr>
              <w:t>Revision of S1-140240.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Agreed in drafting session</w:t>
            </w:r>
          </w:p>
          <w:p w:rsidR="00304A7C" w:rsidRDefault="00304A7C" w:rsidP="00744151">
            <w:pPr>
              <w:spacing w:after="0" w:line="240" w:lineRule="auto"/>
              <w:jc w:val="both"/>
            </w:pPr>
            <w:r w:rsidRPr="00304A7C">
              <w:t>Revision of S1-140175.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</w:p>
          <w:p w:rsidR="00304A7C" w:rsidRDefault="00304A7C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</w:pPr>
            <w:r>
              <w:t>N</w:t>
            </w:r>
            <w:r w:rsidRPr="00304A7C">
              <w:t>o presentation</w:t>
            </w:r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  <w:r w:rsidRPr="00BE2C9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2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BE2C9D" w:rsidP="00744151">
            <w:pPr>
              <w:spacing w:after="0" w:line="240" w:lineRule="auto"/>
              <w:jc w:val="both"/>
            </w:pPr>
            <w:r w:rsidRPr="00BE2C9D">
              <w:t>Revised to S1-140241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</w:p>
        </w:tc>
      </w:tr>
      <w:tr w:rsidR="00BE2C9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E2C9D" w:rsidRDefault="00BE2C9D" w:rsidP="00744151">
            <w:pPr>
              <w:spacing w:after="0" w:line="240" w:lineRule="auto"/>
            </w:pPr>
            <w:r w:rsidRPr="00BE2C9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3C3138" w:rsidP="00744151">
            <w:pPr>
              <w:spacing w:after="0" w:line="240" w:lineRule="auto"/>
              <w:jc w:val="both"/>
            </w:pPr>
            <w:hyperlink r:id="rId113" w:history="1">
              <w:r w:rsidR="00BE2C9D" w:rsidRPr="00BC475F">
                <w:rPr>
                  <w:rStyle w:val="Hyperlink"/>
                  <w:rFonts w:cs="Arial"/>
                  <w:color w:val="auto"/>
                </w:rPr>
                <w:t>S1-140241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Default="00BE2C9D" w:rsidP="00744151">
            <w:pPr>
              <w:spacing w:after="0" w:line="240" w:lineRule="auto"/>
            </w:pPr>
            <w:r w:rsidRPr="00BE2C9D">
              <w:t>Revision of S1-140082.</w:t>
            </w:r>
          </w:p>
          <w:p w:rsidR="00BE2C9D" w:rsidRPr="00BE2C9D" w:rsidRDefault="00BE2C9D" w:rsidP="00744151">
            <w:pPr>
              <w:spacing w:after="0" w:line="240" w:lineRule="auto"/>
            </w:pPr>
          </w:p>
          <w:p w:rsidR="00BE2C9D" w:rsidRDefault="00BE2C9D" w:rsidP="00744151">
            <w:pPr>
              <w:spacing w:after="0" w:line="240" w:lineRule="auto"/>
            </w:pPr>
            <w:r>
              <w:t>Agreed to be added to T</w:t>
            </w:r>
            <w:r w:rsidR="00304A7C">
              <w:t>R</w:t>
            </w:r>
          </w:p>
          <w:p w:rsidR="00BE2C9D" w:rsidRPr="00BE2C9D" w:rsidRDefault="00BE2C9D" w:rsidP="00744151">
            <w:pPr>
              <w:spacing w:after="0" w:line="240" w:lineRule="auto"/>
            </w:pPr>
            <w:r>
              <w:t>N</w:t>
            </w:r>
            <w:r w:rsidRPr="00BE2C9D">
              <w:t>o presentation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  <w:r w:rsidRPr="004D59A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4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4D59A5" w:rsidP="00744151">
            <w:pPr>
              <w:spacing w:after="0" w:line="240" w:lineRule="auto"/>
              <w:jc w:val="both"/>
            </w:pPr>
            <w:r w:rsidRPr="004D59A5">
              <w:t>Revised to S1-140242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</w:p>
        </w:tc>
      </w:tr>
      <w:tr w:rsidR="004D59A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B645E4" w:rsidRDefault="004D59A5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3C3138" w:rsidP="00744151">
            <w:pPr>
              <w:spacing w:after="0" w:line="240" w:lineRule="auto"/>
              <w:jc w:val="both"/>
            </w:pPr>
            <w:hyperlink r:id="rId115" w:history="1">
              <w:r w:rsidR="004D59A5" w:rsidRPr="00B645E4">
                <w:rPr>
                  <w:rStyle w:val="Hyperlink"/>
                  <w:rFonts w:cs="Arial"/>
                  <w:color w:val="auto"/>
                </w:rPr>
                <w:t>S1-140242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Revision of S1-140091.</w:t>
            </w:r>
          </w:p>
          <w:p w:rsidR="004D59A5" w:rsidRPr="00B645E4" w:rsidRDefault="004D59A5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872DE5" w:rsidRDefault="00B645E4" w:rsidP="00744151">
            <w:pPr>
              <w:spacing w:after="0" w:line="240" w:lineRule="auto"/>
            </w:pPr>
            <w:r w:rsidRPr="00872DE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3C3138" w:rsidP="00744151">
            <w:pPr>
              <w:spacing w:after="0" w:line="240" w:lineRule="auto"/>
              <w:jc w:val="both"/>
            </w:pPr>
            <w:hyperlink r:id="rId116" w:history="1">
              <w:r w:rsidR="00B645E4" w:rsidRPr="00872DE5">
                <w:rPr>
                  <w:rStyle w:val="Hyperlink"/>
                  <w:rFonts w:cs="Arial"/>
                  <w:color w:val="auto"/>
                </w:rPr>
                <w:t>S1-140176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872DE5" w:rsidP="00744151">
            <w:pPr>
              <w:spacing w:after="0" w:line="240" w:lineRule="auto"/>
              <w:jc w:val="both"/>
            </w:pPr>
            <w:r w:rsidRPr="00872DE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872DE5">
              <w:rPr>
                <w:i/>
              </w:rPr>
              <w:t>Revision of S1-140091.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rPr>
                <w:i/>
              </w:rPr>
              <w:t>For drafting session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t>Revision of S1-140242.</w:t>
            </w:r>
          </w:p>
          <w:p w:rsidR="00B645E4" w:rsidRDefault="00B645E4" w:rsidP="00744151">
            <w:pPr>
              <w:spacing w:after="0" w:line="240" w:lineRule="auto"/>
            </w:pPr>
            <w:r w:rsidRPr="00872DE5">
              <w:t>Agreed in drafting session</w:t>
            </w:r>
          </w:p>
          <w:p w:rsidR="00872DE5" w:rsidRPr="00872DE5" w:rsidRDefault="00872DE5" w:rsidP="00744151">
            <w:pPr>
              <w:spacing w:after="0" w:line="240" w:lineRule="auto"/>
            </w:pPr>
            <w:r>
              <w:t>Agreed to be added to T</w:t>
            </w:r>
            <w:r w:rsidR="00816478">
              <w:t>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  <w:r w:rsidRPr="005150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7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515079" w:rsidP="00744151">
            <w:pPr>
              <w:spacing w:after="0" w:line="240" w:lineRule="auto"/>
              <w:jc w:val="both"/>
            </w:pPr>
            <w:r w:rsidRPr="00515079">
              <w:t>Revised to S1-140243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</w:p>
        </w:tc>
      </w:tr>
      <w:tr w:rsidR="0051507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D77C7D" w:rsidRDefault="00515079" w:rsidP="00744151">
            <w:pPr>
              <w:spacing w:after="0" w:line="240" w:lineRule="auto"/>
            </w:pPr>
            <w:r w:rsidRPr="00D77C7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3C3138" w:rsidP="00744151">
            <w:pPr>
              <w:spacing w:after="0" w:line="240" w:lineRule="auto"/>
              <w:jc w:val="both"/>
            </w:pPr>
            <w:hyperlink r:id="rId118" w:history="1">
              <w:r w:rsidR="00515079" w:rsidRPr="00D77C7D">
                <w:rPr>
                  <w:rStyle w:val="Hyperlink"/>
                  <w:rFonts w:cs="Arial"/>
                  <w:color w:val="auto"/>
                </w:rPr>
                <w:t>S1-140243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D77C7D" w:rsidP="00744151">
            <w:pPr>
              <w:spacing w:after="0" w:line="240" w:lineRule="auto"/>
              <w:jc w:val="both"/>
            </w:pPr>
            <w:r w:rsidRPr="00D77C7D">
              <w:t>Revised to S1-140177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Revision of S1-140093.</w:t>
            </w:r>
          </w:p>
          <w:p w:rsidR="00515079" w:rsidRPr="00D77C7D" w:rsidRDefault="00515079" w:rsidP="00744151">
            <w:pPr>
              <w:spacing w:after="0" w:line="240" w:lineRule="auto"/>
            </w:pPr>
            <w:r w:rsidRPr="00D77C7D">
              <w:t>For drafting session</w:t>
            </w:r>
          </w:p>
        </w:tc>
      </w:tr>
      <w:tr w:rsidR="00D77C7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816478" w:rsidRDefault="00D77C7D" w:rsidP="00744151">
            <w:pPr>
              <w:spacing w:after="0" w:line="240" w:lineRule="auto"/>
            </w:pPr>
            <w:r w:rsidRPr="0081647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3C3138" w:rsidP="00744151">
            <w:pPr>
              <w:spacing w:after="0" w:line="240" w:lineRule="auto"/>
              <w:jc w:val="both"/>
            </w:pPr>
            <w:hyperlink r:id="rId119" w:history="1">
              <w:r w:rsidR="00D77C7D" w:rsidRPr="00816478">
                <w:rPr>
                  <w:rStyle w:val="Hyperlink"/>
                  <w:rFonts w:cs="Arial"/>
                  <w:color w:val="auto"/>
                </w:rPr>
                <w:t>S1-140177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816478" w:rsidP="00744151">
            <w:pPr>
              <w:spacing w:after="0" w:line="240" w:lineRule="auto"/>
              <w:jc w:val="both"/>
            </w:pPr>
            <w:r w:rsidRPr="0081647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  <w:rPr>
                <w:i/>
              </w:rPr>
            </w:pPr>
            <w:r w:rsidRPr="00816478">
              <w:rPr>
                <w:i/>
              </w:rPr>
              <w:t>Revision of S1-140093.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rPr>
                <w:i/>
              </w:rPr>
              <w:t>For drafting session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t>Revision of S1-140243.</w:t>
            </w:r>
          </w:p>
          <w:p w:rsidR="00D77C7D" w:rsidRDefault="00D77C7D" w:rsidP="00744151">
            <w:pPr>
              <w:spacing w:after="0" w:line="240" w:lineRule="auto"/>
            </w:pPr>
            <w:r w:rsidRPr="00816478">
              <w:t>Agreed in drafting session</w:t>
            </w:r>
          </w:p>
          <w:p w:rsidR="00816478" w:rsidRPr="00816478" w:rsidRDefault="00816478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  <w:r w:rsidRPr="00AE7A6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0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AE7A6C" w:rsidP="00744151">
            <w:pPr>
              <w:spacing w:after="0" w:line="240" w:lineRule="auto"/>
              <w:jc w:val="both"/>
            </w:pPr>
            <w:r w:rsidRPr="00AE7A6C">
              <w:t>Revised to S1-140244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</w:p>
        </w:tc>
      </w:tr>
      <w:tr w:rsidR="00AE7A6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0006C6" w:rsidRDefault="00AE7A6C" w:rsidP="00744151">
            <w:pPr>
              <w:spacing w:after="0" w:line="240" w:lineRule="auto"/>
            </w:pPr>
            <w:r w:rsidRPr="000006C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3C3138" w:rsidP="00744151">
            <w:pPr>
              <w:spacing w:after="0" w:line="240" w:lineRule="auto"/>
              <w:jc w:val="both"/>
            </w:pPr>
            <w:hyperlink r:id="rId121" w:history="1">
              <w:r w:rsidR="00AE7A6C" w:rsidRPr="000006C6">
                <w:rPr>
                  <w:rStyle w:val="Hyperlink"/>
                  <w:rFonts w:cs="Arial"/>
                  <w:color w:val="auto"/>
                </w:rPr>
                <w:t>S1-140244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0006C6" w:rsidP="00744151">
            <w:pPr>
              <w:spacing w:after="0" w:line="240" w:lineRule="auto"/>
              <w:jc w:val="both"/>
            </w:pPr>
            <w:r w:rsidRPr="000006C6">
              <w:t>Revised to S1-140178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Revision of S1-140095.</w:t>
            </w:r>
          </w:p>
          <w:p w:rsidR="00AE7A6C" w:rsidRPr="000006C6" w:rsidRDefault="00AE7A6C" w:rsidP="00744151">
            <w:pPr>
              <w:spacing w:after="0" w:line="240" w:lineRule="auto"/>
            </w:pPr>
            <w:r w:rsidRPr="000006C6">
              <w:t>For drafting session</w:t>
            </w:r>
          </w:p>
        </w:tc>
      </w:tr>
      <w:tr w:rsidR="000006C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FB4D11" w:rsidRDefault="000006C6" w:rsidP="00744151">
            <w:pPr>
              <w:spacing w:after="0" w:line="240" w:lineRule="auto"/>
            </w:pPr>
            <w:r w:rsidRPr="00FB4D1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3C3138" w:rsidP="00744151">
            <w:pPr>
              <w:spacing w:after="0" w:line="240" w:lineRule="auto"/>
              <w:jc w:val="both"/>
            </w:pPr>
            <w:hyperlink r:id="rId122" w:history="1">
              <w:r w:rsidR="000006C6" w:rsidRPr="00FB4D11">
                <w:rPr>
                  <w:rStyle w:val="Hyperlink"/>
                  <w:rFonts w:cs="Arial"/>
                  <w:color w:val="auto"/>
                </w:rPr>
                <w:t>S1-140178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FB4D11" w:rsidP="00744151">
            <w:pPr>
              <w:spacing w:after="0" w:line="240" w:lineRule="auto"/>
              <w:jc w:val="both"/>
            </w:pPr>
            <w:r w:rsidRPr="00FB4D1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  <w:rPr>
                <w:i/>
              </w:rPr>
            </w:pPr>
            <w:r w:rsidRPr="00FB4D11">
              <w:rPr>
                <w:i/>
              </w:rPr>
              <w:t>Revision of S1-140095.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rPr>
                <w:i/>
              </w:rPr>
              <w:t>For drafting session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t>Revision of S1-140244.</w:t>
            </w:r>
          </w:p>
          <w:p w:rsidR="000006C6" w:rsidRDefault="000006C6" w:rsidP="00744151">
            <w:pPr>
              <w:spacing w:after="0" w:line="240" w:lineRule="auto"/>
            </w:pPr>
            <w:r w:rsidRPr="00FB4D11">
              <w:t>Agreed in drafting session</w:t>
            </w:r>
          </w:p>
          <w:p w:rsidR="00FB4D11" w:rsidRPr="00FB4D11" w:rsidRDefault="00FB4D11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3" w:history="1">
              <w:r w:rsidR="00073270" w:rsidRPr="00F46D70">
                <w:rPr>
                  <w:rStyle w:val="Hyperlink"/>
                  <w:rFonts w:cs="Arial"/>
                  <w:color w:val="auto"/>
                </w:rPr>
                <w:t>S1-140112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D23B43" w:rsidRDefault="00A230FD" w:rsidP="00744151">
            <w:pPr>
              <w:spacing w:after="0" w:line="240" w:lineRule="auto"/>
            </w:pPr>
            <w:r w:rsidRPr="00D23B4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3C3138" w:rsidP="00744151">
            <w:pPr>
              <w:spacing w:after="0" w:line="240" w:lineRule="auto"/>
              <w:jc w:val="both"/>
            </w:pPr>
            <w:hyperlink r:id="rId124" w:history="1">
              <w:r w:rsidR="00A230FD" w:rsidRPr="00D23B43">
                <w:rPr>
                  <w:rStyle w:val="Hyperlink"/>
                  <w:rFonts w:cs="Arial"/>
                  <w:color w:val="auto"/>
                </w:rPr>
                <w:t>S1-140172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D23B43" w:rsidP="00744151">
            <w:pPr>
              <w:spacing w:after="0" w:line="240" w:lineRule="auto"/>
              <w:jc w:val="both"/>
            </w:pPr>
            <w:r w:rsidRPr="00D23B4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Revision of S1-140112.</w:t>
            </w:r>
          </w:p>
          <w:p w:rsidR="00A230FD" w:rsidRDefault="00A230FD" w:rsidP="00744151">
            <w:pPr>
              <w:spacing w:after="0" w:line="240" w:lineRule="auto"/>
            </w:pPr>
            <w:r w:rsidRPr="00D23B43">
              <w:t>Agreed in drafting session</w:t>
            </w:r>
          </w:p>
          <w:p w:rsidR="00D23B43" w:rsidRPr="00D23B43" w:rsidRDefault="00D23B43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7536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C564A9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3C3138" w:rsidP="00744151">
            <w:pPr>
              <w:spacing w:after="0" w:line="240" w:lineRule="auto"/>
              <w:jc w:val="both"/>
            </w:pPr>
            <w:hyperlink r:id="rId125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34787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230FD">
              <w:t xml:space="preserve">QoS aspect related with use case in </w:t>
            </w:r>
            <w:hyperlink r:id="rId126" w:history="1">
              <w:r w:rsidRPr="00F46D70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9F0B8A" w:rsidRDefault="00A230FD" w:rsidP="00744151">
            <w:pPr>
              <w:spacing w:after="0" w:line="240" w:lineRule="auto"/>
            </w:pPr>
            <w:r w:rsidRPr="009F0B8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3C3138" w:rsidP="00744151">
            <w:pPr>
              <w:spacing w:after="0" w:line="240" w:lineRule="auto"/>
              <w:jc w:val="both"/>
            </w:pPr>
            <w:hyperlink r:id="rId127" w:history="1">
              <w:r w:rsidR="00A230FD" w:rsidRPr="009F0B8A">
                <w:rPr>
                  <w:rStyle w:val="Hyperlink"/>
                  <w:rFonts w:cs="Arial"/>
                  <w:color w:val="auto"/>
                </w:rPr>
                <w:t>S1-140173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9F0B8A" w:rsidP="00744151">
            <w:pPr>
              <w:spacing w:after="0" w:line="240" w:lineRule="auto"/>
              <w:jc w:val="both"/>
            </w:pPr>
            <w:r w:rsidRPr="009F0B8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EB413F">
            <w:pPr>
              <w:spacing w:after="0" w:line="240" w:lineRule="auto"/>
              <w:jc w:val="both"/>
            </w:pPr>
            <w:r w:rsidRPr="009F0B8A">
              <w:rPr>
                <w:i/>
              </w:rPr>
              <w:t xml:space="preserve">QoS aspect related with use case in </w:t>
            </w:r>
            <w:hyperlink r:id="rId128" w:history="1">
              <w:r w:rsidRPr="009F0B8A">
                <w:rPr>
                  <w:rStyle w:val="Hyperlink"/>
                  <w:rFonts w:cs="Arial"/>
                  <w:i/>
                  <w:color w:val="auto"/>
                </w:rPr>
                <w:t>S1-140042</w:t>
              </w:r>
            </w:hyperlink>
          </w:p>
          <w:p w:rsidR="00A230FD" w:rsidRPr="009F0B8A" w:rsidRDefault="00A230FD" w:rsidP="00EB413F">
            <w:pPr>
              <w:spacing w:after="0" w:line="240" w:lineRule="auto"/>
            </w:pPr>
            <w:r w:rsidRPr="009F0B8A">
              <w:t>Revision of S1-140019.</w:t>
            </w:r>
          </w:p>
          <w:p w:rsidR="00A230FD" w:rsidRDefault="00A230FD" w:rsidP="00EB413F">
            <w:pPr>
              <w:spacing w:after="0" w:line="240" w:lineRule="auto"/>
            </w:pPr>
            <w:r w:rsidRPr="009F0B8A">
              <w:t>Agreed in drafting session</w:t>
            </w:r>
          </w:p>
          <w:p w:rsidR="009F0B8A" w:rsidRPr="009F0B8A" w:rsidRDefault="009F0B8A" w:rsidP="00EB413F">
            <w:pPr>
              <w:spacing w:after="0" w:line="240" w:lineRule="auto"/>
            </w:pPr>
            <w:r>
              <w:t>Agreed to be added to TR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5D4509" w:rsidRDefault="00C564A9" w:rsidP="00744151">
            <w:pPr>
              <w:spacing w:after="0" w:line="240" w:lineRule="auto"/>
            </w:pPr>
            <w:r w:rsidRPr="005D4509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9" w:history="1">
              <w:r w:rsidR="00C564A9" w:rsidRPr="00064E34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347871" w:rsidP="00744151">
            <w:pPr>
              <w:spacing w:after="0" w:line="240" w:lineRule="auto"/>
              <w:jc w:val="both"/>
            </w:pPr>
            <w:r w:rsidRPr="005D4509">
              <w:t xml:space="preserve">Related with QoS use case in </w:t>
            </w:r>
            <w:hyperlink r:id="rId130" w:history="1">
              <w:r w:rsidRPr="00064E34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</w:tr>
      <w:tr w:rsidR="005D450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2619A" w:rsidRDefault="005D450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3C3138" w:rsidP="00744151">
            <w:pPr>
              <w:spacing w:after="0" w:line="240" w:lineRule="auto"/>
              <w:jc w:val="both"/>
            </w:pPr>
            <w:hyperlink r:id="rId131" w:history="1">
              <w:r w:rsidR="005D4509" w:rsidRPr="00B2619A">
                <w:rPr>
                  <w:rStyle w:val="Hyperlink"/>
                  <w:rFonts w:cs="Arial"/>
                  <w:color w:val="auto"/>
                </w:rPr>
                <w:t>S1-140238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China Unicom</w:t>
            </w:r>
            <w:r w:rsidR="0046621C" w:rsidRPr="00B2619A">
              <w:t>, 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rPr>
                <w:i/>
              </w:rPr>
              <w:t xml:space="preserve">Related with QoS use case in </w:t>
            </w:r>
            <w:hyperlink r:id="rId132" w:history="1">
              <w:r w:rsidRPr="00B2619A">
                <w:rPr>
                  <w:rStyle w:val="Hyperlink"/>
                  <w:rFonts w:cs="Arial"/>
                  <w:i/>
                  <w:color w:val="auto"/>
                </w:rPr>
                <w:t>S1-140019</w:t>
              </w:r>
            </w:hyperlink>
          </w:p>
          <w:p w:rsidR="005D4509" w:rsidRPr="00B2619A" w:rsidRDefault="005D4509" w:rsidP="00744151">
            <w:pPr>
              <w:spacing w:after="0" w:line="240" w:lineRule="auto"/>
            </w:pPr>
            <w:r w:rsidRPr="00B2619A">
              <w:t>Revision of S1-140042.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3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Use Case on Exposure of Special Subscription Information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81716B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4" w:history="1">
              <w:r w:rsidR="0081716B" w:rsidRPr="00F46D70">
                <w:rPr>
                  <w:rStyle w:val="Hyperlink"/>
                  <w:rFonts w:cs="Arial"/>
                  <w:color w:val="auto"/>
                </w:rPr>
                <w:t>S1-140045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Use Case on Terminal Characteristics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6926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3C3138" w:rsidP="00744151">
            <w:pPr>
              <w:spacing w:after="0" w:line="240" w:lineRule="auto"/>
              <w:jc w:val="both"/>
            </w:pPr>
            <w:hyperlink r:id="rId135" w:history="1">
              <w:r w:rsidR="006926EF" w:rsidRPr="00F46D70">
                <w:rPr>
                  <w:rStyle w:val="Hyperlink"/>
                  <w:rFonts w:cs="Arial"/>
                  <w:color w:val="auto"/>
                </w:rPr>
                <w:t>S1-140094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B2619A" w:rsidP="00744151">
            <w:pPr>
              <w:spacing w:after="0" w:line="240" w:lineRule="auto"/>
              <w:jc w:val="both"/>
            </w:pPr>
            <w:r w:rsidRPr="00B2619A">
              <w:t>Revised to S1-140174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</w:p>
        </w:tc>
      </w:tr>
      <w:tr w:rsidR="00B2619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AB113F" w:rsidRDefault="00B2619A" w:rsidP="00744151">
            <w:pPr>
              <w:spacing w:after="0" w:line="240" w:lineRule="auto"/>
            </w:pPr>
            <w:r w:rsidRPr="00AB11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3C3138" w:rsidP="00744151">
            <w:pPr>
              <w:spacing w:after="0" w:line="240" w:lineRule="auto"/>
              <w:jc w:val="both"/>
            </w:pPr>
            <w:hyperlink r:id="rId136" w:history="1">
              <w:r w:rsidR="00B2619A" w:rsidRPr="00AB113F">
                <w:rPr>
                  <w:rStyle w:val="Hyperlink"/>
                  <w:rFonts w:cs="Arial"/>
                  <w:color w:val="auto"/>
                </w:rPr>
                <w:t>S1-140174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AB113F" w:rsidP="00744151">
            <w:pPr>
              <w:spacing w:after="0" w:line="240" w:lineRule="auto"/>
              <w:jc w:val="both"/>
            </w:pPr>
            <w:r w:rsidRPr="00AB113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Default="00B2619A" w:rsidP="00744151">
            <w:pPr>
              <w:spacing w:after="0" w:line="240" w:lineRule="auto"/>
              <w:jc w:val="both"/>
            </w:pPr>
            <w:r w:rsidRPr="00AB113F">
              <w:t>Revision of S1-140094.</w:t>
            </w:r>
          </w:p>
          <w:p w:rsidR="00AB113F" w:rsidRPr="00AB113F" w:rsidRDefault="00AB113F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8C224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744151">
            <w:pPr>
              <w:spacing w:after="0" w:line="240" w:lineRule="auto"/>
            </w:pPr>
            <w:r w:rsidRPr="00BC1EB7">
              <w:t>T</w:t>
            </w:r>
            <w:r w:rsidR="00BC1EB7" w:rsidRPr="00BC1EB7">
              <w:t>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3C3138" w:rsidP="00744151">
            <w:pPr>
              <w:spacing w:after="0" w:line="240" w:lineRule="auto"/>
              <w:jc w:val="both"/>
            </w:pPr>
            <w:hyperlink r:id="rId137" w:history="1">
              <w:r w:rsidR="008C224E" w:rsidRPr="003D757E">
                <w:rPr>
                  <w:rStyle w:val="Hyperlink"/>
                  <w:rFonts w:cs="Arial"/>
                  <w:color w:val="auto"/>
                </w:rPr>
                <w:t>S1-140308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8C224E" w:rsidP="00744151">
            <w:pPr>
              <w:spacing w:after="0" w:line="240" w:lineRule="auto"/>
              <w:jc w:val="both"/>
            </w:pPr>
            <w:r w:rsidRPr="00BC1EB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1EB7">
              <w:t>TR22.853</w:t>
            </w:r>
            <w:r w:rsidR="00BC1EB7">
              <w:t xml:space="preserve"> SEES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BC1EB7" w:rsidP="00744151">
            <w:pPr>
              <w:spacing w:after="0" w:line="240" w:lineRule="auto"/>
              <w:jc w:val="both"/>
            </w:pPr>
            <w:r w:rsidRPr="00BC1E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C1EB7" w:rsidRDefault="00BC1EB7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8C224E" w:rsidRPr="003D757E" w:rsidRDefault="00BC1EB7" w:rsidP="00744151">
            <w:pPr>
              <w:spacing w:after="0" w:line="240" w:lineRule="auto"/>
              <w:jc w:val="both"/>
            </w:pPr>
            <w:r>
              <w:t>N</w:t>
            </w:r>
            <w:r w:rsidRPr="00BC1EB7">
              <w:t>o presentation</w:t>
            </w:r>
          </w:p>
        </w:tc>
      </w:tr>
      <w:tr w:rsidR="008C224E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6E7D1C" w:rsidRDefault="008C224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8" w:history="1">
              <w:r w:rsidR="008C224E" w:rsidRPr="00364C93">
                <w:rPr>
                  <w:rStyle w:val="Hyperlink"/>
                  <w:color w:val="auto"/>
                </w:rPr>
                <w:t>S1-140309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8C224E" w:rsidP="00744151">
            <w:pPr>
              <w:spacing w:after="0" w:line="240" w:lineRule="auto"/>
              <w:jc w:val="both"/>
            </w:pPr>
            <w:r w:rsidRPr="006E7D1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6E7D1C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E7D1C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6E7D1C" w:rsidP="00744151">
            <w:pPr>
              <w:spacing w:after="0" w:line="240" w:lineRule="auto"/>
              <w:jc w:val="both"/>
            </w:pPr>
            <w:r w:rsidRPr="006E7D1C">
              <w:t>Revised to S1-140333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21382E" w:rsidP="00744151">
            <w:pPr>
              <w:spacing w:after="0" w:line="240" w:lineRule="auto"/>
              <w:jc w:val="both"/>
            </w:pPr>
            <w:r w:rsidRPr="006E7D1C">
              <w:t>Proposed to send to SA for information</w:t>
            </w:r>
          </w:p>
        </w:tc>
      </w:tr>
      <w:tr w:rsidR="006E7D1C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993325" w:rsidRDefault="006E7D1C" w:rsidP="00744151">
            <w:pPr>
              <w:spacing w:after="0" w:line="240" w:lineRule="auto"/>
            </w:pPr>
            <w:r w:rsidRPr="00993325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E7D1C" w:rsidRPr="00DD7295" w:rsidRDefault="003C3138" w:rsidP="00744151">
            <w:pPr>
              <w:spacing w:after="0" w:line="240" w:lineRule="auto"/>
              <w:jc w:val="both"/>
            </w:pPr>
            <w:hyperlink r:id="rId139" w:history="1">
              <w:r w:rsidR="006E7D1C" w:rsidRPr="00993325">
                <w:rPr>
                  <w:rStyle w:val="Hyperlink"/>
                  <w:rFonts w:cs="Arial"/>
                  <w:color w:val="auto"/>
                </w:rPr>
                <w:t>S1-140333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DD7295" w:rsidRDefault="006E7D1C" w:rsidP="00744151">
            <w:pPr>
              <w:spacing w:after="0" w:line="240" w:lineRule="auto"/>
              <w:jc w:val="both"/>
            </w:pPr>
            <w:r w:rsidRPr="00993325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DD7295" w:rsidRDefault="006E7D1C" w:rsidP="00F46D70">
            <w:pPr>
              <w:spacing w:after="0" w:line="240" w:lineRule="auto"/>
              <w:jc w:val="both"/>
            </w:pPr>
            <w:r w:rsidRPr="00993325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DD7295" w:rsidRDefault="00993325" w:rsidP="00744151">
            <w:pPr>
              <w:spacing w:after="0" w:line="240" w:lineRule="auto"/>
              <w:jc w:val="both"/>
            </w:pPr>
            <w:r w:rsidRPr="00993325">
              <w:t>Revised to S1-140336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E7D1C" w:rsidRPr="00DD7295" w:rsidRDefault="006E7D1C" w:rsidP="00744151">
            <w:pPr>
              <w:spacing w:after="0" w:line="240" w:lineRule="auto"/>
              <w:jc w:val="both"/>
            </w:pPr>
            <w:r w:rsidRPr="00993325">
              <w:rPr>
                <w:i/>
              </w:rPr>
              <w:t>Proposed to send to SA for information</w:t>
            </w:r>
          </w:p>
          <w:p w:rsidR="006E7D1C" w:rsidRPr="00993325" w:rsidRDefault="006E7D1C" w:rsidP="00744151">
            <w:pPr>
              <w:spacing w:after="0" w:line="240" w:lineRule="auto"/>
            </w:pPr>
            <w:r w:rsidRPr="00993325">
              <w:t>Revision of S1-140309.</w:t>
            </w:r>
          </w:p>
        </w:tc>
      </w:tr>
      <w:tr w:rsidR="00993325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993325" w:rsidRDefault="00993325" w:rsidP="00744151">
            <w:pPr>
              <w:spacing w:after="0" w:line="240" w:lineRule="auto"/>
            </w:pPr>
            <w:r w:rsidRPr="00993325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93325" w:rsidRPr="00DD7295" w:rsidRDefault="003C3138" w:rsidP="00744151">
            <w:pPr>
              <w:spacing w:after="0" w:line="240" w:lineRule="auto"/>
              <w:jc w:val="both"/>
            </w:pPr>
            <w:hyperlink r:id="rId140" w:history="1">
              <w:r w:rsidR="00993325" w:rsidRPr="00DD7295">
                <w:rPr>
                  <w:rStyle w:val="Hyperlink"/>
                  <w:rFonts w:cs="Arial"/>
                  <w:color w:val="auto"/>
                </w:rPr>
                <w:t>S1-140336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DD7295" w:rsidRDefault="00993325" w:rsidP="00744151">
            <w:pPr>
              <w:spacing w:after="0" w:line="240" w:lineRule="auto"/>
              <w:jc w:val="both"/>
            </w:pPr>
            <w:r w:rsidRPr="00993325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DD7295" w:rsidRDefault="00993325" w:rsidP="00F46D70">
            <w:pPr>
              <w:spacing w:after="0" w:line="240" w:lineRule="auto"/>
              <w:jc w:val="both"/>
            </w:pPr>
            <w:r w:rsidRPr="00993325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DD7295" w:rsidRDefault="00993325" w:rsidP="00744151">
            <w:pPr>
              <w:spacing w:after="0" w:line="240" w:lineRule="auto"/>
              <w:jc w:val="both"/>
            </w:pPr>
            <w:r w:rsidRPr="0099332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93325" w:rsidRPr="00DD7295" w:rsidRDefault="00993325" w:rsidP="00744151">
            <w:pPr>
              <w:spacing w:after="0" w:line="240" w:lineRule="auto"/>
              <w:jc w:val="both"/>
              <w:rPr>
                <w:i/>
              </w:rPr>
            </w:pPr>
            <w:r w:rsidRPr="00993325">
              <w:rPr>
                <w:i/>
              </w:rPr>
              <w:t>Proposed to send to SA for information</w:t>
            </w:r>
          </w:p>
          <w:p w:rsidR="00993325" w:rsidRPr="00993325" w:rsidRDefault="00993325" w:rsidP="00744151">
            <w:pPr>
              <w:spacing w:after="0" w:line="240" w:lineRule="auto"/>
            </w:pPr>
            <w:r w:rsidRPr="00DD7295">
              <w:rPr>
                <w:i/>
              </w:rPr>
              <w:t>Revision of S1-140309.</w:t>
            </w:r>
          </w:p>
          <w:p w:rsidR="00993325" w:rsidRDefault="00993325" w:rsidP="00744151">
            <w:pPr>
              <w:spacing w:after="0" w:line="240" w:lineRule="auto"/>
            </w:pPr>
            <w:r w:rsidRPr="00993325">
              <w:t>Revision of S1-140333.</w:t>
            </w:r>
          </w:p>
          <w:p w:rsidR="00993325" w:rsidRPr="00993325" w:rsidRDefault="00993325" w:rsidP="00744151">
            <w:pPr>
              <w:spacing w:after="0" w:line="240" w:lineRule="auto"/>
            </w:pPr>
          </w:p>
          <w:p w:rsidR="00993325" w:rsidRDefault="00993325" w:rsidP="00744151">
            <w:pPr>
              <w:spacing w:after="0" w:line="240" w:lineRule="auto"/>
            </w:pPr>
          </w:p>
          <w:p w:rsidR="00993325" w:rsidRPr="00DD7295" w:rsidRDefault="00993325" w:rsidP="00744151">
            <w:pPr>
              <w:spacing w:after="0" w:line="240" w:lineRule="auto"/>
            </w:pPr>
            <w:r>
              <w:t>N</w:t>
            </w:r>
            <w:r w:rsidRPr="00993325">
              <w:t>o presentation</w:t>
            </w:r>
          </w:p>
        </w:tc>
      </w:tr>
      <w:tr w:rsidR="004523C6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523C6" w:rsidRPr="009A3902" w:rsidRDefault="004523C6" w:rsidP="00115E4F">
            <w:pPr>
              <w:pStyle w:val="Heading3"/>
            </w:pPr>
            <w:bookmarkStart w:id="97" w:name="_Toc378052449"/>
            <w:bookmarkStart w:id="98" w:name="_Ref377239131"/>
            <w:r>
              <w:t>SEES drafting session information</w:t>
            </w:r>
            <w:bookmarkEnd w:id="97"/>
          </w:p>
        </w:tc>
      </w:tr>
      <w:tr w:rsidR="00A110D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110DE" w:rsidRDefault="00A110DE" w:rsidP="00B2619A">
            <w:pPr>
              <w:spacing w:after="0" w:line="240" w:lineRule="auto"/>
            </w:pPr>
          </w:p>
          <w:p w:rsidR="00A110DE" w:rsidRPr="000D426A" w:rsidRDefault="00A110DE" w:rsidP="00B2619A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A110DE" w:rsidRDefault="00A110DE" w:rsidP="00B2619A">
            <w:pPr>
              <w:spacing w:after="0" w:line="240" w:lineRule="auto"/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MTC UCs and potential requirements (S1-140172, S1-140173) have been agreed and included in the TR 22.853: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094C55">
              <w:rPr>
                <w:rFonts w:eastAsia="Arial Unicode MS" w:cs="Arial"/>
                <w:i/>
                <w:szCs w:val="18"/>
              </w:rPr>
              <w:t>communication pattern</w:t>
            </w:r>
            <w:r>
              <w:rPr>
                <w:rFonts w:eastAsia="Arial Unicode MS" w:cs="Arial"/>
                <w:i/>
                <w:szCs w:val="18"/>
              </w:rPr>
              <w:t xml:space="preserve"> that allow </w:t>
            </w:r>
            <w:r w:rsidRPr="00094C55">
              <w:rPr>
                <w:rFonts w:eastAsia="Arial Unicode MS" w:cs="Arial"/>
                <w:i/>
                <w:szCs w:val="18"/>
              </w:rPr>
              <w:t>MTC Servers or other 3rd party application servers to provide information about a predictable comm</w:t>
            </w:r>
            <w:r>
              <w:rPr>
                <w:rFonts w:eastAsia="Arial Unicode MS" w:cs="Arial"/>
                <w:i/>
                <w:szCs w:val="18"/>
              </w:rPr>
              <w:t xml:space="preserve">unication pattern of a UE or groups of </w:t>
            </w:r>
            <w:r w:rsidRPr="00094C55">
              <w:rPr>
                <w:rFonts w:eastAsia="Arial Unicode MS" w:cs="Arial"/>
                <w:i/>
                <w:szCs w:val="18"/>
              </w:rPr>
              <w:t>UEs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Broadcast/multicast M2M data to a group of MTC devices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QoS and Prioritization for individual M2M sessions to/from individual devices</w:t>
            </w:r>
          </w:p>
          <w:p w:rsidR="00A110DE" w:rsidRPr="00A110DE" w:rsidRDefault="00A110DE" w:rsidP="00F46D7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Scheduling of suitable M2M traffic to a different time – e.g. in case of high network load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It was recognised the need to reference, in the TR, the 3GPP mechanisms to accomplish the requirements.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Almost all use cases covered. </w:t>
            </w:r>
          </w:p>
          <w:p w:rsidR="00A110DE" w:rsidRPr="0054528A" w:rsidRDefault="00A110DE">
            <w:pPr>
              <w:spacing w:after="0" w:line="240" w:lineRule="auto"/>
            </w:pPr>
          </w:p>
        </w:tc>
      </w:tr>
      <w:bookmarkEnd w:id="98"/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  <w:r w:rsidRPr="009450FA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S1-140170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SEES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450FA" w:rsidP="00EF1515">
            <w:pPr>
              <w:spacing w:after="0" w:line="240" w:lineRule="auto"/>
              <w:jc w:val="both"/>
            </w:pPr>
            <w:r w:rsidRPr="009450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  <w:r w:rsidRPr="00065D5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EF1515">
            <w:pPr>
              <w:spacing w:after="0" w:line="240" w:lineRule="auto"/>
              <w:jc w:val="both"/>
            </w:pPr>
            <w:hyperlink r:id="rId14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S1-140171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065D5B" w:rsidP="00EF1515">
            <w:pPr>
              <w:spacing w:after="0" w:line="240" w:lineRule="auto"/>
              <w:jc w:val="both"/>
            </w:pPr>
            <w:r w:rsidRPr="00065D5B">
              <w:t>Revised to S1-140179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</w:p>
        </w:tc>
      </w:tr>
      <w:tr w:rsidR="00065D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9450FA" w:rsidRDefault="00065D5B" w:rsidP="00EF1515">
            <w:pPr>
              <w:spacing w:after="0" w:line="240" w:lineRule="auto"/>
            </w:pPr>
            <w:r w:rsidRPr="009450FA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3C3138" w:rsidP="00EF1515">
            <w:pPr>
              <w:spacing w:after="0" w:line="240" w:lineRule="auto"/>
              <w:jc w:val="both"/>
              <w:rPr>
                <w:rFonts w:cs="Arial"/>
              </w:rPr>
            </w:pPr>
            <w:hyperlink r:id="rId142" w:history="1">
              <w:r w:rsidR="00065D5B" w:rsidRPr="009450FA">
                <w:rPr>
                  <w:rStyle w:val="Hyperlink"/>
                  <w:color w:val="auto"/>
                </w:rPr>
                <w:t>S1-140179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9450FA" w:rsidP="00EF1515">
            <w:pPr>
              <w:spacing w:after="0" w:line="240" w:lineRule="auto"/>
              <w:jc w:val="both"/>
            </w:pPr>
            <w:r w:rsidRPr="009450FA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Revision of S1-140171.</w:t>
            </w:r>
          </w:p>
        </w:tc>
      </w:tr>
      <w:tr w:rsidR="00775E77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0A78BF">
            <w:pPr>
              <w:pStyle w:val="Heading2"/>
            </w:pPr>
            <w:bookmarkStart w:id="99" w:name="_Ref377331773"/>
            <w:bookmarkStart w:id="100" w:name="_Toc378052450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43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99"/>
            <w:bookmarkEnd w:id="100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  <w:r w:rsidRPr="00D83135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4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F46D70">
            <w:pPr>
              <w:spacing w:after="0" w:line="240" w:lineRule="auto"/>
            </w:pPr>
            <w:r w:rsidRPr="00D83135">
              <w:t xml:space="preserve">US Department of </w:t>
            </w:r>
            <w:r w:rsidRPr="00D83135">
              <w:lastRenderedPageBreak/>
              <w:t>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D83135">
              <w:lastRenderedPageBreak/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D83135" w:rsidP="00744151">
            <w:pPr>
              <w:spacing w:after="0" w:line="240" w:lineRule="auto"/>
              <w:jc w:val="both"/>
            </w:pPr>
            <w:r w:rsidRPr="00D83135">
              <w:t>Revised to S1-140231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</w:p>
        </w:tc>
      </w:tr>
      <w:tr w:rsidR="00D8313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D83135" w:rsidRDefault="00D83135" w:rsidP="00744151">
            <w:pPr>
              <w:spacing w:after="0" w:line="240" w:lineRule="auto"/>
            </w:pPr>
            <w:r w:rsidRPr="00D83135">
              <w:lastRenderedPageBreak/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3C3138" w:rsidP="00744151">
            <w:pPr>
              <w:spacing w:after="0" w:line="240" w:lineRule="auto"/>
              <w:jc w:val="both"/>
            </w:pPr>
            <w:hyperlink r:id="rId145" w:history="1">
              <w:r w:rsidR="00D83135" w:rsidRPr="00C43B56">
                <w:rPr>
                  <w:rStyle w:val="Hyperlink"/>
                  <w:rFonts w:cs="Arial"/>
                  <w:color w:val="auto"/>
                </w:rPr>
                <w:t>S1-140231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F46D70">
            <w:pPr>
              <w:spacing w:after="0" w:line="240" w:lineRule="auto"/>
            </w:pPr>
            <w:r w:rsidRPr="00D83135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Default="00D83135" w:rsidP="00744151">
            <w:pPr>
              <w:spacing w:after="0" w:line="240" w:lineRule="auto"/>
            </w:pPr>
            <w:r w:rsidRPr="00D83135">
              <w:t>Revision of S1-140018.</w:t>
            </w:r>
          </w:p>
          <w:p w:rsidR="00D83135" w:rsidRPr="00D83135" w:rsidRDefault="00D83135" w:rsidP="00744151">
            <w:pPr>
              <w:spacing w:after="0" w:line="240" w:lineRule="auto"/>
            </w:pPr>
          </w:p>
          <w:p w:rsidR="00D83135" w:rsidRDefault="00D83135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D83135" w:rsidRDefault="00D83135" w:rsidP="00744151">
            <w:pPr>
              <w:spacing w:after="0" w:line="240" w:lineRule="auto"/>
            </w:pPr>
            <w:r>
              <w:t>N</w:t>
            </w:r>
            <w:r w:rsidRPr="00D83135">
              <w:t>o presentation</w:t>
            </w:r>
          </w:p>
          <w:p w:rsidR="00EA5F84" w:rsidRPr="00D83135" w:rsidRDefault="00EA5F84" w:rsidP="00744151">
            <w:pPr>
              <w:spacing w:after="0" w:line="240" w:lineRule="auto"/>
            </w:pPr>
            <w:r>
              <w:t xml:space="preserve">Subsequently revised to the post-meeting version in </w:t>
            </w:r>
            <w:hyperlink r:id="rId146" w:history="1">
              <w:r w:rsidRPr="003D757E">
                <w:rPr>
                  <w:rStyle w:val="Hyperlink"/>
                  <w:rFonts w:cs="Arial"/>
                  <w:color w:val="auto"/>
                </w:rPr>
                <w:t>S1-140314</w:t>
              </w:r>
            </w:hyperlink>
          </w:p>
        </w:tc>
      </w:tr>
      <w:tr w:rsidR="000237F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23615C" w:rsidRDefault="000237F4" w:rsidP="00744151">
            <w:pPr>
              <w:spacing w:after="0" w:line="240" w:lineRule="auto"/>
            </w:pPr>
            <w:r w:rsidRPr="0023615C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3C3138" w:rsidP="00744151">
            <w:pPr>
              <w:spacing w:after="0" w:line="240" w:lineRule="auto"/>
              <w:jc w:val="both"/>
            </w:pPr>
            <w:hyperlink r:id="rId147" w:history="1">
              <w:r w:rsidR="000237F4" w:rsidRPr="003D757E">
                <w:rPr>
                  <w:rStyle w:val="Hyperlink"/>
                  <w:rFonts w:cs="Arial"/>
                  <w:color w:val="auto"/>
                </w:rPr>
                <w:t>S1-140314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F46D70">
            <w:pPr>
              <w:spacing w:after="0" w:line="240" w:lineRule="auto"/>
              <w:jc w:val="both"/>
            </w:pPr>
            <w:r w:rsidRPr="0023615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744151">
            <w:pPr>
              <w:spacing w:after="0" w:line="240" w:lineRule="auto"/>
              <w:jc w:val="both"/>
            </w:pPr>
            <w:r w:rsidRPr="0023615C">
              <w:t>MCPTT TS22.179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23615C" w:rsidP="00744151">
            <w:pPr>
              <w:spacing w:after="0" w:line="240" w:lineRule="auto"/>
              <w:jc w:val="both"/>
            </w:pPr>
            <w:r w:rsidRPr="002361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15C" w:rsidRDefault="0023615C" w:rsidP="0023615C">
            <w:pPr>
              <w:spacing w:after="0" w:line="240" w:lineRule="auto"/>
            </w:pPr>
            <w:r>
              <w:t>Agreed as the basis for future contributions</w:t>
            </w:r>
          </w:p>
          <w:p w:rsidR="000237F4" w:rsidRPr="003D757E" w:rsidRDefault="0023615C" w:rsidP="00744151">
            <w:pPr>
              <w:spacing w:after="0" w:line="240" w:lineRule="auto"/>
              <w:jc w:val="both"/>
            </w:pPr>
            <w:r>
              <w:t>N</w:t>
            </w:r>
            <w:r w:rsidRPr="0023615C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  <w:r w:rsidRPr="007B421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8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B4212" w:rsidP="00744151">
            <w:pPr>
              <w:spacing w:after="0" w:line="240" w:lineRule="auto"/>
              <w:jc w:val="both"/>
            </w:pPr>
            <w:r w:rsidRPr="007B4212">
              <w:t>Revised to S1-140232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</w:p>
        </w:tc>
      </w:tr>
      <w:tr w:rsidR="007B421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236A18" w:rsidRDefault="007B4212" w:rsidP="00744151">
            <w:pPr>
              <w:spacing w:after="0" w:line="240" w:lineRule="auto"/>
            </w:pPr>
            <w:r w:rsidRPr="00236A1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3C3138" w:rsidP="00744151">
            <w:pPr>
              <w:spacing w:after="0" w:line="240" w:lineRule="auto"/>
              <w:jc w:val="both"/>
            </w:pPr>
            <w:hyperlink r:id="rId149" w:history="1">
              <w:r w:rsidR="007B4212" w:rsidRPr="00236A18">
                <w:rPr>
                  <w:rStyle w:val="Hyperlink"/>
                  <w:rFonts w:cs="Arial"/>
                  <w:color w:val="auto"/>
                </w:rPr>
                <w:t>S1-140232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236A18" w:rsidP="00744151">
            <w:pPr>
              <w:spacing w:after="0" w:line="240" w:lineRule="auto"/>
              <w:jc w:val="both"/>
            </w:pPr>
            <w:r w:rsidRPr="00236A18">
              <w:t>Revised to S1-140182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Revision of S1-140049.</w:t>
            </w:r>
          </w:p>
          <w:p w:rsidR="007B4212" w:rsidRPr="00236A18" w:rsidRDefault="007B4212" w:rsidP="00744151">
            <w:pPr>
              <w:spacing w:after="0" w:line="240" w:lineRule="auto"/>
            </w:pPr>
            <w:r w:rsidRPr="00236A18">
              <w:t>For drafting session</w:t>
            </w:r>
          </w:p>
        </w:tc>
      </w:tr>
      <w:tr w:rsidR="00236A18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DD7C77" w:rsidRDefault="00236A18" w:rsidP="00744151">
            <w:pPr>
              <w:spacing w:after="0" w:line="240" w:lineRule="auto"/>
            </w:pPr>
            <w:r w:rsidRPr="00DD7C7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3C3138" w:rsidP="00744151">
            <w:pPr>
              <w:spacing w:after="0" w:line="240" w:lineRule="auto"/>
              <w:jc w:val="both"/>
            </w:pPr>
            <w:hyperlink r:id="rId150" w:history="1">
              <w:r w:rsidR="00236A18" w:rsidRPr="00F46D70">
                <w:rPr>
                  <w:rStyle w:val="Hyperlink"/>
                  <w:rFonts w:cs="Arial"/>
                  <w:color w:val="auto"/>
                </w:rPr>
                <w:t>S1-140182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DD7C77" w:rsidP="00744151">
            <w:pPr>
              <w:spacing w:after="0" w:line="240" w:lineRule="auto"/>
              <w:jc w:val="both"/>
            </w:pPr>
            <w:r w:rsidRPr="00DD7C7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S1-140049.</w:t>
            </w:r>
          </w:p>
          <w:p w:rsidR="00236A18" w:rsidRPr="00DD7C77" w:rsidRDefault="00236A18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236A18" w:rsidRDefault="00236A18" w:rsidP="00744151">
            <w:pPr>
              <w:spacing w:after="0" w:line="240" w:lineRule="auto"/>
            </w:pPr>
            <w:r w:rsidRPr="00DD7C77">
              <w:t>Revision of S1-140232.</w:t>
            </w:r>
          </w:p>
          <w:p w:rsidR="00312F24" w:rsidRDefault="00312F24" w:rsidP="00744151">
            <w:pPr>
              <w:spacing w:after="0" w:line="240" w:lineRule="auto"/>
            </w:pPr>
            <w:r>
              <w:t>Agreed in drafting session</w:t>
            </w:r>
          </w:p>
          <w:p w:rsidR="00DD7C77" w:rsidRPr="00DD7C77" w:rsidRDefault="00DD7C77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7E49" w:rsidRDefault="00775E77" w:rsidP="00744151">
            <w:pPr>
              <w:spacing w:after="0" w:line="240" w:lineRule="auto"/>
            </w:pPr>
            <w:r w:rsidRPr="009D7E4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1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9D7E4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9D7E49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D7E49" w:rsidP="00744151">
            <w:pPr>
              <w:spacing w:after="0" w:line="240" w:lineRule="auto"/>
              <w:jc w:val="both"/>
            </w:pPr>
            <w:r w:rsidRPr="009D7E49">
              <w:t>Revised to S1-140183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67DB4" w:rsidP="00744151">
            <w:pPr>
              <w:spacing w:after="0" w:line="240" w:lineRule="auto"/>
              <w:jc w:val="both"/>
            </w:pPr>
            <w:r w:rsidRPr="009D7E49">
              <w:t>For drafting session</w:t>
            </w:r>
          </w:p>
        </w:tc>
      </w:tr>
      <w:tr w:rsidR="009D7E4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FE5FB7" w:rsidRDefault="009D7E49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3C3138" w:rsidP="00744151">
            <w:pPr>
              <w:spacing w:after="0" w:line="240" w:lineRule="auto"/>
              <w:jc w:val="both"/>
            </w:pPr>
            <w:hyperlink r:id="rId152" w:history="1">
              <w:r w:rsidR="009D7E49" w:rsidRPr="00FE5FB7">
                <w:rPr>
                  <w:rStyle w:val="Hyperlink"/>
                  <w:rFonts w:cs="Arial"/>
                  <w:color w:val="auto"/>
                </w:rPr>
                <w:t>S1-140183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FE5FB7" w:rsidP="00744151">
            <w:pPr>
              <w:spacing w:after="0" w:line="240" w:lineRule="auto"/>
              <w:jc w:val="both"/>
            </w:pPr>
            <w:r w:rsidRPr="00FE5FB7">
              <w:t>Revised to S1-140189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rPr>
                <w:i/>
              </w:rPr>
              <w:t>For drafting session</w:t>
            </w:r>
          </w:p>
          <w:p w:rsidR="009D7E49" w:rsidRPr="00FE5FB7" w:rsidRDefault="009D7E49" w:rsidP="00744151">
            <w:pPr>
              <w:spacing w:after="0" w:line="240" w:lineRule="auto"/>
            </w:pPr>
            <w:r w:rsidRPr="00FE5FB7">
              <w:t>Revision of S1-140030.</w:t>
            </w:r>
          </w:p>
        </w:tc>
      </w:tr>
      <w:tr w:rsidR="00FE5FB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FE5FB7" w:rsidRDefault="00FE5FB7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3" w:history="1">
              <w:r w:rsidR="00FE5FB7" w:rsidRPr="003D757E">
                <w:rPr>
                  <w:rStyle w:val="Hyperlink"/>
                  <w:color w:val="auto"/>
                </w:rPr>
                <w:t>S1-140189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  <w:rPr>
                <w:i/>
              </w:rPr>
            </w:pPr>
            <w:r w:rsidRPr="00FE5FB7">
              <w:rPr>
                <w:i/>
              </w:rPr>
              <w:t>For drafting session</w:t>
            </w:r>
          </w:p>
          <w:p w:rsidR="00FE5FB7" w:rsidRPr="00FE5FB7" w:rsidRDefault="00FE5FB7" w:rsidP="00744151">
            <w:pPr>
              <w:spacing w:after="0" w:line="240" w:lineRule="auto"/>
            </w:pPr>
            <w:r w:rsidRPr="003D757E">
              <w:rPr>
                <w:i/>
              </w:rPr>
              <w:t>Revision of S1-140030.</w:t>
            </w:r>
          </w:p>
          <w:p w:rsidR="00FE5FB7" w:rsidRDefault="00FE5FB7" w:rsidP="00744151">
            <w:pPr>
              <w:spacing w:after="0" w:line="240" w:lineRule="auto"/>
            </w:pPr>
            <w:r w:rsidRPr="00FE5FB7">
              <w:t>Revision of S1-140183.</w:t>
            </w:r>
          </w:p>
          <w:p w:rsidR="00FE5FB7" w:rsidRPr="00FE5FB7" w:rsidRDefault="00FE5FB7" w:rsidP="00744151">
            <w:pPr>
              <w:spacing w:after="0" w:line="240" w:lineRule="auto"/>
            </w:pPr>
          </w:p>
          <w:p w:rsidR="00FE5FB7" w:rsidRDefault="00FE5FB7" w:rsidP="00744151">
            <w:pPr>
              <w:spacing w:after="0" w:line="240" w:lineRule="auto"/>
            </w:pPr>
            <w:r>
              <w:t>Agreed to be added to TS</w:t>
            </w:r>
          </w:p>
          <w:p w:rsidR="00FE5FB7" w:rsidRPr="003D757E" w:rsidRDefault="00FE5FB7" w:rsidP="00744151">
            <w:pPr>
              <w:spacing w:after="0" w:line="240" w:lineRule="auto"/>
            </w:pPr>
            <w:r>
              <w:t>N</w:t>
            </w:r>
            <w:r w:rsidRPr="00FE5FB7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  <w:r w:rsidRPr="007456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4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45642" w:rsidP="00744151">
            <w:pPr>
              <w:spacing w:after="0" w:line="240" w:lineRule="auto"/>
              <w:jc w:val="both"/>
            </w:pPr>
            <w:r w:rsidRPr="00745642">
              <w:t>Revised to S1-140239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</w:p>
        </w:tc>
      </w:tr>
      <w:tr w:rsidR="0074564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0E495C" w:rsidRDefault="00745642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3C3138" w:rsidP="00744151">
            <w:pPr>
              <w:spacing w:after="0" w:line="240" w:lineRule="auto"/>
              <w:jc w:val="both"/>
            </w:pPr>
            <w:hyperlink r:id="rId155" w:history="1">
              <w:r w:rsidR="00745642" w:rsidRPr="000E495C">
                <w:rPr>
                  <w:rStyle w:val="Hyperlink"/>
                  <w:rFonts w:cs="Arial"/>
                  <w:color w:val="auto"/>
                </w:rPr>
                <w:t>S1-140239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0E495C" w:rsidP="00744151">
            <w:pPr>
              <w:spacing w:after="0" w:line="240" w:lineRule="auto"/>
              <w:jc w:val="both"/>
            </w:pPr>
            <w:r w:rsidRPr="000E495C">
              <w:t>Revised to S1-140184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Revision of S1-140080.</w:t>
            </w:r>
          </w:p>
          <w:p w:rsidR="00745642" w:rsidRPr="000E495C" w:rsidRDefault="00745642" w:rsidP="00744151">
            <w:pPr>
              <w:spacing w:after="0" w:line="240" w:lineRule="auto"/>
            </w:pPr>
            <w:r w:rsidRPr="000E495C">
              <w:t>For drafting session</w:t>
            </w:r>
          </w:p>
        </w:tc>
      </w:tr>
      <w:tr w:rsidR="000E495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0E495C" w:rsidRDefault="000E495C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3C3138" w:rsidP="00744151">
            <w:pPr>
              <w:spacing w:after="0" w:line="240" w:lineRule="auto"/>
              <w:jc w:val="both"/>
            </w:pPr>
            <w:hyperlink r:id="rId156" w:history="1">
              <w:r w:rsidR="000E495C" w:rsidRPr="00F46D70">
                <w:rPr>
                  <w:rStyle w:val="Hyperlink"/>
                  <w:rFonts w:cs="Arial"/>
                  <w:color w:val="auto"/>
                </w:rPr>
                <w:t>S1-140184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S1-140080.</w:t>
            </w:r>
          </w:p>
          <w:p w:rsidR="000E495C" w:rsidRPr="000E495C" w:rsidRDefault="000E495C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0E495C" w:rsidRDefault="000E495C" w:rsidP="00744151">
            <w:pPr>
              <w:spacing w:after="0" w:line="240" w:lineRule="auto"/>
            </w:pPr>
            <w:r w:rsidRPr="000E495C">
              <w:t>Revision of S1-140239.</w:t>
            </w:r>
          </w:p>
          <w:p w:rsidR="00312F24" w:rsidRDefault="00312F24" w:rsidP="00312F24">
            <w:pPr>
              <w:spacing w:after="0" w:line="240" w:lineRule="auto"/>
            </w:pPr>
            <w:r>
              <w:t>Agreed in drafting session</w:t>
            </w:r>
          </w:p>
          <w:p w:rsidR="000E495C" w:rsidRPr="000E495C" w:rsidRDefault="000E495C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12F24" w:rsidRDefault="00775E77" w:rsidP="00744151">
            <w:pPr>
              <w:spacing w:after="0" w:line="240" w:lineRule="auto"/>
            </w:pPr>
            <w:r w:rsidRPr="00312F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7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312F24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12F24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12F24" w:rsidP="00744151">
            <w:pPr>
              <w:spacing w:after="0" w:line="240" w:lineRule="auto"/>
              <w:jc w:val="both"/>
            </w:pPr>
            <w:r w:rsidRPr="00312F24">
              <w:t>Revised to S1-140185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D7C79" w:rsidP="00744151">
            <w:pPr>
              <w:spacing w:after="0" w:line="240" w:lineRule="auto"/>
              <w:jc w:val="both"/>
            </w:pPr>
            <w:r w:rsidRPr="00312F24">
              <w:t>For drafting session</w:t>
            </w:r>
          </w:p>
        </w:tc>
      </w:tr>
      <w:tr w:rsidR="00312F2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C301BA" w:rsidRDefault="00312F24" w:rsidP="00744151">
            <w:pPr>
              <w:spacing w:after="0" w:line="240" w:lineRule="auto"/>
            </w:pPr>
            <w:r w:rsidRPr="00C301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C3138" w:rsidP="00744151">
            <w:pPr>
              <w:spacing w:after="0" w:line="240" w:lineRule="auto"/>
              <w:jc w:val="both"/>
            </w:pPr>
            <w:hyperlink r:id="rId158" w:history="1">
              <w:r w:rsidR="00312F24" w:rsidRPr="00C301BA">
                <w:rPr>
                  <w:rStyle w:val="Hyperlink"/>
                  <w:rFonts w:cs="Arial"/>
                  <w:color w:val="auto"/>
                </w:rPr>
                <w:t>S1-140185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F46D70">
            <w:pPr>
              <w:spacing w:after="0" w:line="240" w:lineRule="auto"/>
              <w:jc w:val="both"/>
            </w:pPr>
            <w:r w:rsidRPr="00C301BA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C301BA" w:rsidP="00744151">
            <w:pPr>
              <w:spacing w:after="0" w:line="240" w:lineRule="auto"/>
              <w:jc w:val="both"/>
            </w:pPr>
            <w:r w:rsidRPr="00C301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rPr>
                <w:i/>
              </w:rPr>
              <w:t>For drafting session</w:t>
            </w:r>
          </w:p>
          <w:p w:rsidR="00312F24" w:rsidRPr="00C301BA" w:rsidRDefault="00312F24" w:rsidP="00744151">
            <w:pPr>
              <w:spacing w:after="0" w:line="240" w:lineRule="auto"/>
            </w:pPr>
            <w:r w:rsidRPr="00C301BA">
              <w:t>Revision of S1-140092.</w:t>
            </w:r>
          </w:p>
          <w:p w:rsidR="00B2086C" w:rsidRDefault="00B2086C" w:rsidP="00744151">
            <w:pPr>
              <w:spacing w:after="0" w:line="240" w:lineRule="auto"/>
            </w:pPr>
            <w:r w:rsidRPr="00C301BA">
              <w:t>Agreed in drafting session</w:t>
            </w:r>
          </w:p>
          <w:p w:rsidR="00C301BA" w:rsidRPr="00C301BA" w:rsidRDefault="00C301BA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244C3" w:rsidRDefault="00775E77" w:rsidP="00744151">
            <w:pPr>
              <w:spacing w:after="0" w:line="240" w:lineRule="auto"/>
            </w:pPr>
            <w:r w:rsidRPr="00E244C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S1-140102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E244C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E244C3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244C3" w:rsidP="00744151">
            <w:pPr>
              <w:spacing w:after="0" w:line="240" w:lineRule="auto"/>
              <w:jc w:val="both"/>
            </w:pPr>
            <w:r w:rsidRPr="00E244C3">
              <w:t>Revised to S1-140186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F6B4D" w:rsidP="00744151">
            <w:pPr>
              <w:spacing w:after="0" w:line="240" w:lineRule="auto"/>
              <w:jc w:val="both"/>
            </w:pPr>
            <w:r w:rsidRPr="00E244C3">
              <w:t>For drafting session</w:t>
            </w:r>
          </w:p>
        </w:tc>
      </w:tr>
      <w:tr w:rsidR="00E244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DC40DE" w:rsidRDefault="00E244C3" w:rsidP="00744151">
            <w:pPr>
              <w:spacing w:after="0" w:line="240" w:lineRule="auto"/>
            </w:pPr>
            <w:r w:rsidRPr="00DC40DE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3C3138" w:rsidP="00744151">
            <w:pPr>
              <w:spacing w:after="0" w:line="240" w:lineRule="auto"/>
              <w:jc w:val="both"/>
            </w:pPr>
            <w:hyperlink r:id="rId160" w:history="1">
              <w:r w:rsidR="00E244C3" w:rsidRPr="00DC40DE">
                <w:rPr>
                  <w:rStyle w:val="Hyperlink"/>
                  <w:rFonts w:cs="Arial"/>
                  <w:color w:val="auto"/>
                </w:rPr>
                <w:t>S1-140186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F46D70">
            <w:pPr>
              <w:spacing w:after="0" w:line="240" w:lineRule="auto"/>
              <w:jc w:val="both"/>
            </w:pPr>
            <w:r w:rsidRPr="00DC40D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DC40DE" w:rsidP="00744151">
            <w:pPr>
              <w:spacing w:after="0" w:line="240" w:lineRule="auto"/>
              <w:jc w:val="both"/>
            </w:pPr>
            <w:r w:rsidRPr="00DC40D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rPr>
                <w:i/>
              </w:rPr>
              <w:t>For drafting session</w:t>
            </w:r>
          </w:p>
          <w:p w:rsidR="00E244C3" w:rsidRPr="00DC40DE" w:rsidRDefault="00E244C3" w:rsidP="00744151">
            <w:pPr>
              <w:spacing w:after="0" w:line="240" w:lineRule="auto"/>
            </w:pPr>
            <w:r w:rsidRPr="00DC40DE">
              <w:t>Revision of S1-140102.</w:t>
            </w:r>
          </w:p>
          <w:p w:rsidR="00E244C3" w:rsidRDefault="00E244C3" w:rsidP="00744151">
            <w:pPr>
              <w:spacing w:after="0" w:line="240" w:lineRule="auto"/>
            </w:pPr>
            <w:r w:rsidRPr="00DC40DE">
              <w:t>Agreed in drafting session</w:t>
            </w:r>
          </w:p>
          <w:p w:rsidR="00DC40DE" w:rsidRPr="00DC40DE" w:rsidRDefault="00DC40DE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07A5E" w:rsidRDefault="00775E77" w:rsidP="00744151">
            <w:pPr>
              <w:spacing w:after="0" w:line="240" w:lineRule="auto"/>
            </w:pPr>
            <w:r w:rsidRPr="00B07A5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1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B07A5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B07A5E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B07A5E" w:rsidP="00744151">
            <w:pPr>
              <w:spacing w:after="0" w:line="240" w:lineRule="auto"/>
              <w:jc w:val="both"/>
            </w:pPr>
            <w:r w:rsidRPr="00B07A5E">
              <w:t>Revised to S1-140187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94D8E" w:rsidP="00744151">
            <w:pPr>
              <w:spacing w:after="0" w:line="240" w:lineRule="auto"/>
              <w:jc w:val="both"/>
            </w:pPr>
            <w:r w:rsidRPr="00B07A5E">
              <w:t>For drafting session</w:t>
            </w:r>
          </w:p>
        </w:tc>
      </w:tr>
      <w:tr w:rsidR="00B07A5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E31899" w:rsidRDefault="00B07A5E" w:rsidP="00744151">
            <w:pPr>
              <w:spacing w:after="0" w:line="240" w:lineRule="auto"/>
            </w:pPr>
            <w:r w:rsidRPr="00E318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3C3138" w:rsidP="00744151">
            <w:pPr>
              <w:spacing w:after="0" w:line="240" w:lineRule="auto"/>
              <w:jc w:val="both"/>
            </w:pPr>
            <w:hyperlink r:id="rId162" w:history="1">
              <w:r w:rsidR="00B07A5E" w:rsidRPr="00E31899">
                <w:rPr>
                  <w:rStyle w:val="Hyperlink"/>
                  <w:rFonts w:cs="Arial"/>
                  <w:color w:val="auto"/>
                </w:rPr>
                <w:t>S1-140187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F46D70">
            <w:pPr>
              <w:spacing w:after="0" w:line="240" w:lineRule="auto"/>
              <w:jc w:val="both"/>
            </w:pPr>
            <w:r w:rsidRPr="00E3189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E31899" w:rsidP="00744151">
            <w:pPr>
              <w:spacing w:after="0" w:line="240" w:lineRule="auto"/>
              <w:jc w:val="both"/>
            </w:pPr>
            <w:r w:rsidRPr="00E3189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rPr>
                <w:i/>
              </w:rPr>
              <w:t>For drafting session</w:t>
            </w:r>
          </w:p>
          <w:p w:rsidR="00B07A5E" w:rsidRPr="00E31899" w:rsidRDefault="00B07A5E" w:rsidP="00744151">
            <w:pPr>
              <w:spacing w:after="0" w:line="240" w:lineRule="auto"/>
            </w:pPr>
            <w:r w:rsidRPr="00E31899">
              <w:t>Revision of S1-140090.</w:t>
            </w:r>
          </w:p>
          <w:p w:rsidR="00B07A5E" w:rsidRDefault="00B07A5E" w:rsidP="00744151">
            <w:pPr>
              <w:spacing w:after="0" w:line="240" w:lineRule="auto"/>
            </w:pPr>
            <w:r w:rsidRPr="00E31899">
              <w:t>Agreed in drafting session</w:t>
            </w:r>
          </w:p>
          <w:p w:rsidR="00E31899" w:rsidRPr="00E31899" w:rsidRDefault="00E31899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75263" w:rsidRDefault="00775E77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3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75263" w:rsidP="00744151">
            <w:pPr>
              <w:spacing w:after="0" w:line="240" w:lineRule="auto"/>
              <w:jc w:val="both"/>
            </w:pPr>
            <w:r w:rsidRPr="00975263">
              <w:t>Revised to S1-140190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975263">
              <w:t>For drafting session</w:t>
            </w:r>
          </w:p>
        </w:tc>
      </w:tr>
      <w:tr w:rsidR="0097526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975263" w:rsidRDefault="00975263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3C3138" w:rsidP="00744151">
            <w:pPr>
              <w:spacing w:after="0" w:line="240" w:lineRule="auto"/>
              <w:jc w:val="both"/>
            </w:pPr>
            <w:hyperlink r:id="rId164" w:history="1">
              <w:r w:rsidR="00975263" w:rsidRPr="003D757E">
                <w:rPr>
                  <w:rStyle w:val="Hyperlink"/>
                  <w:rFonts w:cs="Arial"/>
                  <w:color w:val="auto"/>
                </w:rPr>
                <w:t>S1-140190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975263" w:rsidRDefault="00975263" w:rsidP="00744151">
            <w:pPr>
              <w:spacing w:after="0" w:line="240" w:lineRule="auto"/>
            </w:pPr>
            <w:r w:rsidRPr="00975263">
              <w:t>Revision of S1-140103.</w:t>
            </w:r>
          </w:p>
          <w:p w:rsidR="00975263" w:rsidRPr="00975263" w:rsidRDefault="00975263" w:rsidP="00744151">
            <w:pPr>
              <w:spacing w:after="0" w:line="240" w:lineRule="auto"/>
            </w:pPr>
          </w:p>
          <w:p w:rsidR="00975263" w:rsidRDefault="00975263" w:rsidP="00744151">
            <w:pPr>
              <w:spacing w:after="0" w:line="240" w:lineRule="auto"/>
            </w:pPr>
            <w:r>
              <w:t xml:space="preserve">Agreed to be added to TS </w:t>
            </w:r>
          </w:p>
          <w:p w:rsidR="00975263" w:rsidRPr="00975263" w:rsidRDefault="00975263" w:rsidP="00744151">
            <w:pPr>
              <w:spacing w:after="0" w:line="240" w:lineRule="auto"/>
            </w:pPr>
            <w:r>
              <w:t>N</w:t>
            </w:r>
            <w:r w:rsidRPr="00975263">
              <w:t>o presentation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E0359" w:rsidRDefault="00775E77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5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E0359" w:rsidP="00744151">
            <w:pPr>
              <w:spacing w:after="0" w:line="240" w:lineRule="auto"/>
              <w:jc w:val="both"/>
            </w:pPr>
            <w:r w:rsidRPr="00DE0359">
              <w:t>Revised to S1-140191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DE0359">
              <w:t>For drafting session</w:t>
            </w:r>
          </w:p>
        </w:tc>
      </w:tr>
      <w:tr w:rsidR="00DE035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DE0359" w:rsidRDefault="00DE0359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3C3138" w:rsidP="00744151">
            <w:pPr>
              <w:spacing w:after="0" w:line="240" w:lineRule="auto"/>
              <w:jc w:val="both"/>
            </w:pPr>
            <w:hyperlink r:id="rId166" w:history="1">
              <w:r w:rsidR="00DE0359" w:rsidRPr="003D757E">
                <w:rPr>
                  <w:rStyle w:val="Hyperlink"/>
                  <w:rFonts w:cs="Arial"/>
                  <w:color w:val="auto"/>
                </w:rPr>
                <w:t>S1-140191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DE0359" w:rsidRDefault="00DE0359" w:rsidP="00744151">
            <w:pPr>
              <w:spacing w:after="0" w:line="240" w:lineRule="auto"/>
            </w:pPr>
            <w:r w:rsidRPr="00DE0359">
              <w:t>Revision of S1-140104.</w:t>
            </w:r>
          </w:p>
          <w:p w:rsidR="00DE0359" w:rsidRPr="00DE0359" w:rsidRDefault="00DE0359" w:rsidP="00744151">
            <w:pPr>
              <w:spacing w:after="0" w:line="240" w:lineRule="auto"/>
            </w:pPr>
          </w:p>
          <w:p w:rsidR="00DE0359" w:rsidRDefault="00DE0359" w:rsidP="00744151">
            <w:pPr>
              <w:spacing w:after="0" w:line="240" w:lineRule="auto"/>
            </w:pPr>
            <w:r>
              <w:t>Agreed to be added to TS</w:t>
            </w:r>
          </w:p>
          <w:p w:rsidR="00DE0359" w:rsidRPr="00DE0359" w:rsidRDefault="00DE0359" w:rsidP="00744151">
            <w:pPr>
              <w:spacing w:after="0" w:line="240" w:lineRule="auto"/>
            </w:pPr>
            <w:r>
              <w:t>N</w:t>
            </w:r>
            <w:r w:rsidRPr="00DE0359">
              <w:t>o presentation</w:t>
            </w:r>
          </w:p>
        </w:tc>
      </w:tr>
      <w:tr w:rsidR="004003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AD7563" w:rsidRDefault="0040037E" w:rsidP="00744151">
            <w:pPr>
              <w:spacing w:after="0" w:line="240" w:lineRule="auto"/>
            </w:pPr>
            <w:r w:rsidRPr="00AD75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3C3138" w:rsidP="00744151">
            <w:pPr>
              <w:spacing w:after="0" w:line="240" w:lineRule="auto"/>
              <w:jc w:val="both"/>
            </w:pPr>
            <w:hyperlink r:id="rId167" w:history="1">
              <w:r w:rsidR="0040037E" w:rsidRPr="003D757E">
                <w:rPr>
                  <w:rStyle w:val="Hyperlink"/>
                  <w:rFonts w:cs="Arial"/>
                  <w:color w:val="auto"/>
                </w:rPr>
                <w:t>S1-140188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Definitions for MCPTT Users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AD7563" w:rsidP="00744151">
            <w:pPr>
              <w:spacing w:after="0" w:line="240" w:lineRule="auto"/>
              <w:jc w:val="both"/>
            </w:pPr>
            <w:r w:rsidRPr="00AD75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Default="00FC52A1" w:rsidP="00744151">
            <w:pPr>
              <w:spacing w:after="0" w:line="240" w:lineRule="auto"/>
            </w:pPr>
            <w:r w:rsidRPr="00AD7563">
              <w:t>Generated in drafting session</w:t>
            </w:r>
          </w:p>
          <w:p w:rsidR="00AD7563" w:rsidRPr="00AD7563" w:rsidRDefault="00AD7563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115E4F">
            <w:pPr>
              <w:pStyle w:val="Heading3"/>
            </w:pPr>
            <w:bookmarkStart w:id="101" w:name="_Toc378052451"/>
            <w:r>
              <w:t>MCPTT drafting session information</w:t>
            </w:r>
            <w:bookmarkEnd w:id="101"/>
          </w:p>
        </w:tc>
      </w:tr>
      <w:tr w:rsidR="003E357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E357E" w:rsidRDefault="003E357E" w:rsidP="00744151">
            <w:pPr>
              <w:spacing w:after="0" w:line="240" w:lineRule="auto"/>
            </w:pPr>
          </w:p>
          <w:p w:rsidR="00B1507E" w:rsidRPr="000D426A" w:rsidRDefault="00B1507E" w:rsidP="00B1507E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B1507E" w:rsidRDefault="00B1507E" w:rsidP="00744151">
            <w:pPr>
              <w:spacing w:after="0" w:line="240" w:lineRule="auto"/>
            </w:pPr>
          </w:p>
          <w:p w:rsidR="00B1507E" w:rsidRPr="00F46D70" w:rsidRDefault="00B1507E" w:rsidP="00B1507E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floor control.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audio performance requirements, but further refinements, additional measuring conditions, and review are needed.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general PTT Group calls  and PTT Private Calls and their interactions with each other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talker identification.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Battery saving as a reason for degrading the PTT Service performance was not accepted.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Generalized some NPSTC public safety terms (e.g., Public Safety Entity Administrator)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PTT is for voice/audio only, attempts to expand PTT service to other media types is outside of WID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Consideration of privacy issues is FFS.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for further clarifications on the relationship of UE and user/participant and its interactions.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clarify or define various stages/associations of the user relating to use of PTT groups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fill in other sections of TS skeleton.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develop a diagram showing relationship between all users, affiliated users and active users.</w:t>
            </w:r>
          </w:p>
          <w:p w:rsidR="00B1507E" w:rsidRPr="0054528A" w:rsidRDefault="00B1507E" w:rsidP="00B1507E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lastRenderedPageBreak/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3C3138" w:rsidP="00744151">
            <w:pPr>
              <w:spacing w:after="0" w:line="240" w:lineRule="auto"/>
              <w:jc w:val="both"/>
            </w:pPr>
            <w:hyperlink r:id="rId168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MCPTT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3C3138" w:rsidP="00744151">
            <w:pPr>
              <w:spacing w:after="0" w:line="240" w:lineRule="auto"/>
              <w:jc w:val="both"/>
            </w:pPr>
            <w:hyperlink r:id="rId169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115E4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C3EBB">
              <w:t>MCPTT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S1-140194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CA547E">
            <w:pPr>
              <w:pStyle w:val="Heading2"/>
            </w:pPr>
            <w:bookmarkStart w:id="102" w:name="_Toc378052452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170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102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3" w:name="_Toc37805245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03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4" w:name="_Toc316030620"/>
            <w:bookmarkStart w:id="105" w:name="_Toc324137347"/>
            <w:bookmarkStart w:id="106" w:name="_Toc331152518"/>
            <w:bookmarkStart w:id="107" w:name="_Toc37805245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04"/>
            <w:bookmarkEnd w:id="105"/>
            <w:bookmarkEnd w:id="106"/>
            <w:bookmarkEnd w:id="107"/>
          </w:p>
        </w:tc>
      </w:tr>
      <w:tr w:rsidR="00775E77" w:rsidRPr="00B04844" w:rsidTr="00DC614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pStyle w:val="Heading2"/>
            </w:pPr>
            <w:bookmarkStart w:id="108" w:name="_Ref377239529"/>
            <w:bookmarkStart w:id="109" w:name="_Toc378052455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171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108"/>
            <w:bookmarkEnd w:id="109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9C72C1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ACDC TR: clean up, incl. by using the term “ACDC category”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9C72C1" w:rsidP="00744151">
            <w:pPr>
              <w:spacing w:after="0" w:line="240" w:lineRule="auto"/>
              <w:jc w:val="both"/>
            </w:pPr>
            <w:r w:rsidRPr="009C72C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9C72C1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A5F84" w:rsidRPr="00DC614B" w:rsidRDefault="00EA5F84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73" w:history="1">
              <w:r w:rsidRPr="003D757E">
                <w:rPr>
                  <w:rStyle w:val="Hyperlink"/>
                  <w:rFonts w:cs="Arial"/>
                  <w:color w:val="auto"/>
                </w:rPr>
                <w:t>S1-140273</w:t>
              </w:r>
            </w:hyperlink>
          </w:p>
        </w:tc>
      </w:tr>
      <w:tr w:rsidR="00E83E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100676" w:rsidRDefault="00E83EC3" w:rsidP="00744151">
            <w:pPr>
              <w:spacing w:after="0" w:line="240" w:lineRule="auto"/>
            </w:pPr>
            <w:r w:rsidRPr="00100676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3C3138" w:rsidP="00744151">
            <w:pPr>
              <w:spacing w:after="0" w:line="240" w:lineRule="auto"/>
              <w:jc w:val="both"/>
            </w:pPr>
            <w:hyperlink r:id="rId174" w:history="1">
              <w:r w:rsidR="00E83EC3" w:rsidRPr="003D757E">
                <w:rPr>
                  <w:rStyle w:val="Hyperlink"/>
                  <w:rFonts w:cs="Arial"/>
                  <w:color w:val="auto"/>
                </w:rPr>
                <w:t>S1-140273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TR22.806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100676" w:rsidP="00744151">
            <w:pPr>
              <w:spacing w:after="0" w:line="240" w:lineRule="auto"/>
              <w:jc w:val="both"/>
            </w:pPr>
            <w:r w:rsidRPr="0010067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00676" w:rsidRDefault="00100676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83EC3" w:rsidRPr="003D757E" w:rsidRDefault="00100676" w:rsidP="00744151">
            <w:pPr>
              <w:spacing w:after="0" w:line="240" w:lineRule="auto"/>
              <w:jc w:val="both"/>
            </w:pPr>
            <w:r>
              <w:t>N</w:t>
            </w:r>
            <w:r w:rsidRPr="00100676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5" w:history="1">
              <w:r w:rsidR="00775E77" w:rsidRPr="0057213A">
                <w:rPr>
                  <w:rStyle w:val="Hyperlink"/>
                  <w:rFonts w:cs="Arial"/>
                  <w:color w:val="auto"/>
                </w:rPr>
                <w:t>S1-140014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57213A" w:rsidP="00744151">
            <w:pPr>
              <w:spacing w:after="0" w:line="240" w:lineRule="auto"/>
              <w:jc w:val="both"/>
            </w:pPr>
            <w:r w:rsidRPr="0057213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</w:p>
        </w:tc>
      </w:tr>
      <w:tr w:rsidR="00F03BB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57213A" w:rsidRDefault="00F03BB0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3C3138" w:rsidP="00744151">
            <w:pPr>
              <w:spacing w:after="0" w:line="240" w:lineRule="auto"/>
              <w:jc w:val="both"/>
            </w:pPr>
            <w:hyperlink r:id="rId176" w:history="1">
              <w:r w:rsidR="00F03BB0" w:rsidRPr="0057213A">
                <w:rPr>
                  <w:rStyle w:val="Hyperlink"/>
                  <w:rFonts w:cs="Arial"/>
                  <w:color w:val="auto"/>
                </w:rPr>
                <w:t>S1-140245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57213A" w:rsidP="00744151">
            <w:pPr>
              <w:spacing w:after="0" w:line="240" w:lineRule="auto"/>
              <w:jc w:val="both"/>
            </w:pPr>
            <w:r w:rsidRPr="0057213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Revision of S1-140014.</w:t>
            </w:r>
          </w:p>
          <w:p w:rsidR="00062DAF" w:rsidRPr="0057213A" w:rsidRDefault="00062DAF" w:rsidP="00744151">
            <w:pPr>
              <w:spacing w:after="0" w:line="240" w:lineRule="auto"/>
            </w:pPr>
            <w:r w:rsidRPr="0057213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01976" w:rsidRDefault="00775E77" w:rsidP="00744151">
            <w:pPr>
              <w:spacing w:after="0" w:line="240" w:lineRule="auto"/>
            </w:pPr>
            <w:r w:rsidRPr="00C0197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7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ACDC System Overview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01976" w:rsidP="00744151">
            <w:pPr>
              <w:spacing w:after="0" w:line="240" w:lineRule="auto"/>
              <w:jc w:val="both"/>
            </w:pPr>
            <w:r w:rsidRPr="00C0197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64B72" w:rsidP="00744151">
            <w:pPr>
              <w:spacing w:after="0" w:line="240" w:lineRule="auto"/>
              <w:jc w:val="both"/>
            </w:pPr>
            <w:r w:rsidRPr="00C01976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  <w:r w:rsidRPr="001A78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8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ACDC use case: ACDC roaming compatibility for applications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1A7842" w:rsidP="00744151">
            <w:pPr>
              <w:spacing w:after="0" w:line="240" w:lineRule="auto"/>
              <w:jc w:val="both"/>
            </w:pPr>
            <w:r w:rsidRPr="001A784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  <w:r w:rsidRPr="0044752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447521" w:rsidP="00744151">
            <w:pPr>
              <w:spacing w:after="0" w:line="240" w:lineRule="auto"/>
              <w:jc w:val="both"/>
            </w:pPr>
            <w:r w:rsidRPr="00447521">
              <w:t>Revised to S1-140248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</w:p>
        </w:tc>
      </w:tr>
      <w:tr w:rsidR="004475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D542F" w:rsidRDefault="00447521" w:rsidP="00744151">
            <w:pPr>
              <w:spacing w:after="0" w:line="240" w:lineRule="auto"/>
            </w:pPr>
            <w:r w:rsidRPr="002D54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3C3138" w:rsidP="00744151">
            <w:pPr>
              <w:spacing w:after="0" w:line="240" w:lineRule="auto"/>
              <w:jc w:val="both"/>
            </w:pPr>
            <w:hyperlink r:id="rId180" w:history="1">
              <w:r w:rsidR="00447521" w:rsidRPr="002D542F">
                <w:rPr>
                  <w:rStyle w:val="Hyperlink"/>
                  <w:rFonts w:cs="Arial"/>
                  <w:color w:val="auto"/>
                </w:rPr>
                <w:t>S1-140248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2D542F" w:rsidP="00744151">
            <w:pPr>
              <w:spacing w:after="0" w:line="240" w:lineRule="auto"/>
              <w:jc w:val="both"/>
            </w:pPr>
            <w:r w:rsidRPr="002D542F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Revision of S1-140060.</w:t>
            </w:r>
          </w:p>
          <w:p w:rsidR="00447521" w:rsidRPr="002D542F" w:rsidRDefault="00447521" w:rsidP="00744151">
            <w:pPr>
              <w:spacing w:after="0" w:line="240" w:lineRule="auto"/>
            </w:pPr>
            <w:r w:rsidRPr="002D542F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1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DB7EF6" w:rsidRDefault="003A1CC1" w:rsidP="00744151">
            <w:pPr>
              <w:spacing w:after="0" w:line="240" w:lineRule="auto"/>
            </w:pPr>
            <w:r w:rsidRPr="00DB7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C3138" w:rsidP="00744151">
            <w:pPr>
              <w:spacing w:after="0" w:line="240" w:lineRule="auto"/>
              <w:jc w:val="both"/>
            </w:pPr>
            <w:hyperlink r:id="rId182" w:history="1">
              <w:r w:rsidR="003A1CC1" w:rsidRPr="00DB7EF6">
                <w:rPr>
                  <w:rStyle w:val="Hyperlink"/>
                  <w:rFonts w:cs="Arial"/>
                  <w:color w:val="auto"/>
                </w:rPr>
                <w:t>S1-140246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 xml:space="preserve">ACDC Use Case: Roaming compatibility when </w:t>
            </w:r>
            <w:r w:rsidRPr="00DB7EF6">
              <w:lastRenderedPageBreak/>
              <w:t xml:space="preserve">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DB7EF6" w:rsidP="00744151">
            <w:pPr>
              <w:spacing w:after="0" w:line="240" w:lineRule="auto"/>
              <w:jc w:val="both"/>
            </w:pPr>
            <w:r w:rsidRPr="00DB7EF6">
              <w:lastRenderedPageBreak/>
              <w:t>Revised to S1-140197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Revision of S1-140106.</w:t>
            </w:r>
          </w:p>
          <w:p w:rsidR="00925D12" w:rsidRPr="00DB7EF6" w:rsidRDefault="00925D12" w:rsidP="00744151">
            <w:pPr>
              <w:spacing w:after="0" w:line="240" w:lineRule="auto"/>
            </w:pPr>
            <w:r w:rsidRPr="00DB7EF6">
              <w:lastRenderedPageBreak/>
              <w:t>For drafting session</w:t>
            </w:r>
          </w:p>
        </w:tc>
      </w:tr>
      <w:tr w:rsidR="00DB7EF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0A2BEC" w:rsidRDefault="00DB7EF6" w:rsidP="00744151">
            <w:pPr>
              <w:spacing w:after="0" w:line="240" w:lineRule="auto"/>
            </w:pPr>
            <w:r w:rsidRPr="000A2BEC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3C3138" w:rsidP="00744151">
            <w:pPr>
              <w:spacing w:after="0" w:line="240" w:lineRule="auto"/>
              <w:jc w:val="both"/>
            </w:pPr>
            <w:hyperlink r:id="rId183" w:history="1">
              <w:r w:rsidR="00DB7EF6" w:rsidRPr="000A2BEC">
                <w:rPr>
                  <w:rStyle w:val="Hyperlink"/>
                  <w:rFonts w:cs="Arial"/>
                  <w:color w:val="auto"/>
                </w:rPr>
                <w:t>S1-140197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0A2BEC" w:rsidP="00744151">
            <w:pPr>
              <w:spacing w:after="0" w:line="240" w:lineRule="auto"/>
              <w:jc w:val="both"/>
            </w:pPr>
            <w:r w:rsidRPr="000A2BEC">
              <w:t>Revised to S1-140205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S1-140106.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t>Revision of S1-140246.</w:t>
            </w:r>
          </w:p>
        </w:tc>
      </w:tr>
      <w:tr w:rsidR="000A2BE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0E35B5" w:rsidRDefault="000A2BEC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3C3138" w:rsidP="00744151">
            <w:pPr>
              <w:spacing w:after="0" w:line="240" w:lineRule="auto"/>
              <w:jc w:val="both"/>
            </w:pPr>
            <w:hyperlink r:id="rId184" w:history="1">
              <w:r w:rsidR="000A2BEC" w:rsidRPr="000E35B5">
                <w:rPr>
                  <w:rStyle w:val="Hyperlink"/>
                  <w:rFonts w:cs="Arial"/>
                  <w:color w:val="auto"/>
                </w:rPr>
                <w:t>S1-140205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E35B5" w:rsidP="00744151">
            <w:pPr>
              <w:spacing w:after="0" w:line="240" w:lineRule="auto"/>
              <w:jc w:val="both"/>
            </w:pPr>
            <w:r w:rsidRPr="000E35B5">
              <w:t>Revised to S1-140324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rPr>
                <w:i/>
              </w:rPr>
              <w:t>Revision of S1-140246.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t>Revision of S1-140197.</w:t>
            </w:r>
          </w:p>
        </w:tc>
      </w:tr>
      <w:tr w:rsidR="000E35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0E35B5" w:rsidRDefault="000E35B5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3C3138" w:rsidP="00744151">
            <w:pPr>
              <w:spacing w:after="0" w:line="240" w:lineRule="auto"/>
              <w:jc w:val="both"/>
            </w:pPr>
            <w:hyperlink r:id="rId185" w:history="1">
              <w:r w:rsidR="000E35B5" w:rsidRPr="003D757E">
                <w:rPr>
                  <w:rStyle w:val="Hyperlink"/>
                  <w:rFonts w:cs="Arial"/>
                  <w:color w:val="auto"/>
                </w:rPr>
                <w:t>S1-140324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S1-140246.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S1-140197.</w:t>
            </w:r>
          </w:p>
          <w:p w:rsidR="000E35B5" w:rsidRDefault="000E35B5" w:rsidP="00744151">
            <w:pPr>
              <w:spacing w:after="0" w:line="240" w:lineRule="auto"/>
              <w:jc w:val="both"/>
            </w:pPr>
            <w:r w:rsidRPr="000E35B5">
              <w:t>Revision of S1-140205.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b/>
              </w:rPr>
            </w:pPr>
            <w:r>
              <w:t>Agreed to be added to the TR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</w:pPr>
            <w:r>
              <w:t>N</w:t>
            </w:r>
            <w:r w:rsidRPr="000E35B5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6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DC614B">
            <w:pPr>
              <w:spacing w:after="0" w:line="240" w:lineRule="auto"/>
            </w:pPr>
            <w:r w:rsidRPr="003A1CC1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7D263E" w:rsidRDefault="003A1CC1" w:rsidP="00744151">
            <w:pPr>
              <w:spacing w:after="0" w:line="240" w:lineRule="auto"/>
            </w:pPr>
            <w:r w:rsidRPr="007D263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C3138" w:rsidP="00744151">
            <w:pPr>
              <w:spacing w:after="0" w:line="240" w:lineRule="auto"/>
              <w:jc w:val="both"/>
            </w:pPr>
            <w:hyperlink r:id="rId187" w:history="1">
              <w:r w:rsidR="003A1CC1" w:rsidRPr="007D263E">
                <w:rPr>
                  <w:rStyle w:val="Hyperlink"/>
                  <w:rFonts w:cs="Arial"/>
                  <w:color w:val="auto"/>
                </w:rPr>
                <w:t>S1-140247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3A1CC1">
            <w:pPr>
              <w:spacing w:after="0" w:line="240" w:lineRule="auto"/>
              <w:jc w:val="both"/>
            </w:pPr>
            <w:r w:rsidRPr="007D263E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7D263E" w:rsidP="00744151">
            <w:pPr>
              <w:spacing w:after="0" w:line="240" w:lineRule="auto"/>
              <w:jc w:val="both"/>
            </w:pPr>
            <w:r w:rsidRPr="007D263E">
              <w:t>Revised to S1-140198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Revision of S1-140107.</w:t>
            </w:r>
          </w:p>
          <w:p w:rsidR="00925D12" w:rsidRPr="007D263E" w:rsidRDefault="00925D12" w:rsidP="00744151">
            <w:pPr>
              <w:spacing w:after="0" w:line="240" w:lineRule="auto"/>
            </w:pPr>
            <w:r w:rsidRPr="007D263E">
              <w:t>For drafting session</w:t>
            </w:r>
          </w:p>
        </w:tc>
      </w:tr>
      <w:tr w:rsidR="007D263E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0A2BEC" w:rsidRDefault="007D263E" w:rsidP="00744151">
            <w:pPr>
              <w:spacing w:after="0" w:line="240" w:lineRule="auto"/>
            </w:pPr>
            <w:r w:rsidRPr="000A2B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3C3138" w:rsidP="00744151">
            <w:pPr>
              <w:spacing w:after="0" w:line="240" w:lineRule="auto"/>
              <w:jc w:val="both"/>
            </w:pPr>
            <w:hyperlink r:id="rId188" w:history="1">
              <w:r w:rsidR="007D263E" w:rsidRPr="000A2BEC">
                <w:rPr>
                  <w:rStyle w:val="Hyperlink"/>
                  <w:rFonts w:cs="Arial"/>
                  <w:color w:val="auto"/>
                </w:rPr>
                <w:t>S1-140198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3A1CC1">
            <w:pPr>
              <w:spacing w:after="0" w:line="240" w:lineRule="auto"/>
              <w:jc w:val="both"/>
            </w:pPr>
            <w:r w:rsidRPr="000A2BEC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0A2BEC" w:rsidP="00744151">
            <w:pPr>
              <w:spacing w:after="0" w:line="240" w:lineRule="auto"/>
              <w:jc w:val="both"/>
            </w:pPr>
            <w:r w:rsidRPr="000A2BE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S1-140107.</w:t>
            </w:r>
          </w:p>
          <w:p w:rsidR="007D263E" w:rsidRPr="000A2BEC" w:rsidRDefault="007D263E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7D263E" w:rsidRDefault="007D263E" w:rsidP="00744151">
            <w:pPr>
              <w:spacing w:after="0" w:line="240" w:lineRule="auto"/>
            </w:pPr>
            <w:r w:rsidRPr="000A2BEC">
              <w:t>Revision of S1-140247.</w:t>
            </w:r>
          </w:p>
          <w:p w:rsidR="000A2BEC" w:rsidRPr="000A2BEC" w:rsidRDefault="000A2BEC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82F" w:rsidRDefault="00775E77" w:rsidP="00744151">
            <w:pPr>
              <w:spacing w:after="0" w:line="240" w:lineRule="auto"/>
            </w:pPr>
            <w:r w:rsidRPr="00D458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ACDC use case: network sharing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 w:rsidRPr="00D4582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820F4" w:rsidRDefault="00775E77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0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820F4" w:rsidP="00744151">
            <w:pPr>
              <w:spacing w:after="0" w:line="240" w:lineRule="auto"/>
              <w:jc w:val="both"/>
            </w:pPr>
            <w:r w:rsidRPr="00C820F4">
              <w:t>Revised to S1-140199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D0AB8" w:rsidP="00744151">
            <w:pPr>
              <w:spacing w:after="0" w:line="240" w:lineRule="auto"/>
              <w:jc w:val="both"/>
            </w:pPr>
            <w:r w:rsidRPr="00C820F4">
              <w:t>For drafting session</w:t>
            </w:r>
          </w:p>
        </w:tc>
      </w:tr>
      <w:tr w:rsidR="00C820F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C820F4" w:rsidRDefault="00C820F4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3C3138" w:rsidP="00744151">
            <w:pPr>
              <w:spacing w:after="0" w:line="240" w:lineRule="auto"/>
              <w:jc w:val="both"/>
            </w:pPr>
            <w:hyperlink r:id="rId191" w:history="1">
              <w:r w:rsidR="00C820F4" w:rsidRPr="002B7217">
                <w:rPr>
                  <w:rStyle w:val="Hyperlink"/>
                  <w:rFonts w:cs="Arial"/>
                  <w:color w:val="auto"/>
                </w:rPr>
                <w:t>S1-140199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For drafting session</w:t>
            </w:r>
          </w:p>
          <w:p w:rsidR="00C820F4" w:rsidRDefault="00C820F4" w:rsidP="00744151">
            <w:pPr>
              <w:spacing w:after="0" w:line="240" w:lineRule="auto"/>
            </w:pPr>
            <w:r w:rsidRPr="00C820F4">
              <w:t>Revision of S1-140108.</w:t>
            </w:r>
          </w:p>
          <w:p w:rsidR="00C820F4" w:rsidRDefault="00BF1C35" w:rsidP="00744151">
            <w:pPr>
              <w:spacing w:after="0" w:line="240" w:lineRule="auto"/>
            </w:pPr>
            <w:r>
              <w:t>Agreed in drafting session</w:t>
            </w:r>
          </w:p>
          <w:p w:rsidR="00C820F4" w:rsidRPr="00C820F4" w:rsidRDefault="00BF1C35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Revised to S1-140249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193" w:history="1">
              <w:r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</w:tr>
      <w:tr w:rsidR="00DA32AA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497D16" w:rsidRDefault="00DA32AA" w:rsidP="00744151">
            <w:pPr>
              <w:spacing w:after="0" w:line="240" w:lineRule="auto"/>
            </w:pPr>
            <w:r w:rsidRPr="00497D1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3C3138" w:rsidP="00744151">
            <w:pPr>
              <w:spacing w:after="0" w:line="240" w:lineRule="auto"/>
              <w:jc w:val="both"/>
            </w:pPr>
            <w:hyperlink r:id="rId194" w:history="1">
              <w:r w:rsidR="00DA32AA" w:rsidRPr="00497D16">
                <w:rPr>
                  <w:rStyle w:val="Hyperlink"/>
                  <w:rFonts w:cs="Arial"/>
                  <w:color w:val="auto"/>
                </w:rPr>
                <w:t>S1-140249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497D16" w:rsidP="00744151">
            <w:pPr>
              <w:spacing w:after="0" w:line="240" w:lineRule="auto"/>
              <w:jc w:val="both"/>
            </w:pPr>
            <w:r w:rsidRPr="00497D16">
              <w:t>Revised to S1-140200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rPr>
                <w:i/>
              </w:rPr>
              <w:t xml:space="preserve">Related with </w:t>
            </w:r>
            <w:hyperlink r:id="rId195" w:history="1">
              <w:r w:rsidRPr="00497D16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DA32AA" w:rsidRPr="00497D16" w:rsidRDefault="00DA32AA" w:rsidP="00744151">
            <w:pPr>
              <w:spacing w:after="0" w:line="240" w:lineRule="auto"/>
            </w:pPr>
            <w:r w:rsidRPr="00497D16">
              <w:t>Revision of S1-140062.</w:t>
            </w:r>
          </w:p>
        </w:tc>
      </w:tr>
      <w:tr w:rsidR="00497D16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B1161C" w:rsidRDefault="00497D16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3C3138" w:rsidP="00744151">
            <w:pPr>
              <w:spacing w:after="0" w:line="240" w:lineRule="auto"/>
              <w:jc w:val="both"/>
            </w:pPr>
            <w:hyperlink r:id="rId196" w:history="1">
              <w:r w:rsidR="00497D16" w:rsidRPr="00B1161C">
                <w:rPr>
                  <w:rStyle w:val="Hyperlink"/>
                  <w:rFonts w:cs="Arial"/>
                  <w:color w:val="auto"/>
                </w:rPr>
                <w:t>S1-140200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B1161C" w:rsidP="00744151">
            <w:pPr>
              <w:spacing w:after="0" w:line="240" w:lineRule="auto"/>
              <w:jc w:val="both"/>
            </w:pPr>
            <w:r w:rsidRPr="00B1161C">
              <w:t>Revised to S1-140312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97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rPr>
                <w:i/>
              </w:rPr>
              <w:t>Revision of S1-140062.</w:t>
            </w:r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t>Revision of S1-140249.</w:t>
            </w:r>
          </w:p>
        </w:tc>
      </w:tr>
      <w:tr w:rsidR="00B1161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B1161C" w:rsidRDefault="00B1161C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3C3138" w:rsidP="00744151">
            <w:pPr>
              <w:spacing w:after="0" w:line="240" w:lineRule="auto"/>
              <w:jc w:val="both"/>
            </w:pPr>
            <w:hyperlink r:id="rId198" w:history="1">
              <w:r w:rsidR="00B1161C" w:rsidRPr="00F46D70">
                <w:rPr>
                  <w:rStyle w:val="Hyperlink"/>
                  <w:rFonts w:cs="Arial"/>
                  <w:color w:val="auto"/>
                </w:rPr>
                <w:t>S1-140312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 xml:space="preserve">ACDC use case: further clarification on </w:t>
            </w:r>
            <w:r w:rsidRPr="00B1161C">
              <w:lastRenderedPageBreak/>
              <w:t>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99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B1161C" w:rsidRPr="00F46D70" w:rsidRDefault="00B1161C" w:rsidP="00744151">
            <w:pPr>
              <w:spacing w:after="0" w:line="240" w:lineRule="auto"/>
              <w:rPr>
                <w:i/>
              </w:rPr>
            </w:pPr>
            <w:r w:rsidRPr="00B1161C">
              <w:rPr>
                <w:i/>
              </w:rPr>
              <w:lastRenderedPageBreak/>
              <w:t>Revision of S1-140062.</w:t>
            </w:r>
          </w:p>
          <w:p w:rsidR="00B1161C" w:rsidRPr="00B1161C" w:rsidRDefault="00B1161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t>Revision of S1-140249.</w:t>
            </w:r>
          </w:p>
          <w:p w:rsidR="00B1161C" w:rsidRDefault="00B1161C" w:rsidP="00744151">
            <w:pPr>
              <w:spacing w:after="0" w:line="240" w:lineRule="auto"/>
              <w:jc w:val="both"/>
            </w:pPr>
            <w:r w:rsidRPr="00B1161C">
              <w:t>Revision of S1-140200.</w:t>
            </w:r>
          </w:p>
          <w:p w:rsidR="00B1161C" w:rsidRPr="00F46D70" w:rsidRDefault="00B1161C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0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Discussion on Interaction with EAB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201" w:history="1">
              <w:r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  <w:r w:rsidRPr="00621DA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621DA0" w:rsidP="00744151">
            <w:pPr>
              <w:spacing w:after="0" w:line="240" w:lineRule="auto"/>
              <w:jc w:val="both"/>
            </w:pPr>
            <w:r w:rsidRPr="00621DA0">
              <w:t>Revised to S1-140250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</w:p>
        </w:tc>
      </w:tr>
      <w:tr w:rsidR="00621DA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F666D4" w:rsidRDefault="00621DA0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3C3138" w:rsidP="00744151">
            <w:pPr>
              <w:spacing w:after="0" w:line="240" w:lineRule="auto"/>
              <w:jc w:val="both"/>
            </w:pPr>
            <w:hyperlink r:id="rId203" w:history="1">
              <w:r w:rsidR="00621DA0" w:rsidRPr="00F666D4">
                <w:rPr>
                  <w:rStyle w:val="Hyperlink"/>
                  <w:rFonts w:cs="Arial"/>
                  <w:color w:val="auto"/>
                </w:rPr>
                <w:t>S1-140250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F666D4" w:rsidP="00744151">
            <w:pPr>
              <w:spacing w:after="0" w:line="240" w:lineRule="auto"/>
              <w:jc w:val="both"/>
            </w:pPr>
            <w:r w:rsidRPr="00F666D4">
              <w:t>Revised to S1-140201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Revision of S1-140064.</w:t>
            </w:r>
          </w:p>
          <w:p w:rsidR="00621DA0" w:rsidRPr="00F666D4" w:rsidRDefault="00621DA0" w:rsidP="00744151">
            <w:pPr>
              <w:spacing w:after="0" w:line="240" w:lineRule="auto"/>
            </w:pPr>
            <w:r w:rsidRPr="00F666D4">
              <w:t>For drafting session</w:t>
            </w:r>
          </w:p>
        </w:tc>
      </w:tr>
      <w:tr w:rsidR="00F666D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F666D4" w:rsidRDefault="00F666D4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3C3138" w:rsidP="00744151">
            <w:pPr>
              <w:spacing w:after="0" w:line="240" w:lineRule="auto"/>
              <w:jc w:val="both"/>
            </w:pPr>
            <w:hyperlink r:id="rId204" w:history="1">
              <w:r w:rsidR="00F666D4" w:rsidRPr="002B7217">
                <w:rPr>
                  <w:rStyle w:val="Hyperlink"/>
                  <w:rFonts w:cs="Arial"/>
                  <w:color w:val="auto"/>
                </w:rPr>
                <w:t>S1-140201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S1-140064.</w:t>
            </w:r>
          </w:p>
          <w:p w:rsidR="00F666D4" w:rsidRPr="00F666D4" w:rsidRDefault="00F666D4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F666D4" w:rsidRDefault="00F666D4" w:rsidP="00744151">
            <w:pPr>
              <w:spacing w:after="0" w:line="240" w:lineRule="auto"/>
            </w:pPr>
            <w:r w:rsidRPr="00F666D4">
              <w:t>Revision of S1-140250.</w:t>
            </w:r>
          </w:p>
          <w:p w:rsidR="0026575D" w:rsidRDefault="0026575D" w:rsidP="0026575D">
            <w:pPr>
              <w:spacing w:after="0" w:line="240" w:lineRule="auto"/>
            </w:pPr>
            <w:r>
              <w:t>Agreed in drafting session</w:t>
            </w:r>
          </w:p>
          <w:p w:rsidR="00F666D4" w:rsidRPr="00F666D4" w:rsidRDefault="0026575D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5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S1-140065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02B24" w:rsidP="00744151">
            <w:pPr>
              <w:spacing w:after="0" w:line="240" w:lineRule="auto"/>
              <w:jc w:val="both"/>
            </w:pPr>
            <w:r w:rsidRPr="00002B24">
              <w:t>Revised to S1-140204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</w:p>
        </w:tc>
      </w:tr>
      <w:tr w:rsidR="00002B2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002B24" w:rsidRDefault="00002B24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3C3138" w:rsidP="00744151">
            <w:pPr>
              <w:spacing w:after="0" w:line="240" w:lineRule="auto"/>
              <w:jc w:val="both"/>
            </w:pPr>
            <w:hyperlink r:id="rId206" w:history="1">
              <w:r w:rsidR="00002B24" w:rsidRPr="002B7217">
                <w:rPr>
                  <w:rStyle w:val="Hyperlink"/>
                  <w:rFonts w:cs="Arial"/>
                  <w:color w:val="auto"/>
                </w:rPr>
                <w:t>S1-140204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Default="00002B24" w:rsidP="00744151">
            <w:pPr>
              <w:spacing w:after="0" w:line="240" w:lineRule="auto"/>
            </w:pPr>
            <w:r w:rsidRPr="00002B24">
              <w:t>Revision of S1-140065.</w:t>
            </w:r>
          </w:p>
          <w:p w:rsidR="00B4479F" w:rsidRDefault="00B4479F" w:rsidP="00B4479F">
            <w:pPr>
              <w:spacing w:after="0" w:line="240" w:lineRule="auto"/>
            </w:pPr>
            <w:r>
              <w:t>Agreed in drafting session</w:t>
            </w:r>
          </w:p>
          <w:p w:rsidR="00002B24" w:rsidRPr="00002B24" w:rsidRDefault="00B4479F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72661F" w:rsidRDefault="00775E77" w:rsidP="00744151">
            <w:pPr>
              <w:spacing w:after="0" w:line="240" w:lineRule="auto"/>
            </w:pPr>
            <w:r w:rsidRPr="0072661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7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Addition of FS_SCM_LTE TR to Reference Section of FS_ACDC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2661F" w:rsidP="00744151">
            <w:pPr>
              <w:spacing w:after="0" w:line="240" w:lineRule="auto"/>
              <w:jc w:val="both"/>
            </w:pPr>
            <w:r w:rsidRPr="0072661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43F76" w:rsidRDefault="00243F76" w:rsidP="00243F76">
            <w:pPr>
              <w:spacing w:after="0" w:line="240" w:lineRule="auto"/>
            </w:pPr>
            <w:r>
              <w:t>Agreed in drafting session</w:t>
            </w:r>
          </w:p>
          <w:p w:rsidR="00243F76" w:rsidRPr="00C820F4" w:rsidRDefault="00243F76" w:rsidP="00243F76">
            <w:pPr>
              <w:spacing w:after="0" w:line="240" w:lineRule="auto"/>
            </w:pPr>
            <w:r>
              <w:t>Agreed to be added to the TR</w:t>
            </w:r>
          </w:p>
          <w:p w:rsidR="00775E77" w:rsidRPr="0072661F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  <w:r w:rsidRPr="001D6D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8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1D6D1C" w:rsidP="00744151">
            <w:pPr>
              <w:spacing w:after="0" w:line="240" w:lineRule="auto"/>
              <w:jc w:val="both"/>
            </w:pPr>
            <w:r w:rsidRPr="001D6D1C">
              <w:t>Revised to S1-140253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</w:p>
        </w:tc>
      </w:tr>
      <w:tr w:rsidR="001D6D1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5366A" w:rsidRDefault="001D6D1C" w:rsidP="00744151">
            <w:pPr>
              <w:spacing w:after="0" w:line="240" w:lineRule="auto"/>
            </w:pPr>
            <w:r w:rsidRPr="0025366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3C3138" w:rsidP="00744151">
            <w:pPr>
              <w:spacing w:after="0" w:line="240" w:lineRule="auto"/>
              <w:jc w:val="both"/>
            </w:pPr>
            <w:hyperlink r:id="rId209" w:history="1">
              <w:r w:rsidR="001D6D1C" w:rsidRPr="0025366A">
                <w:rPr>
                  <w:rStyle w:val="Hyperlink"/>
                  <w:rFonts w:cs="Arial"/>
                  <w:color w:val="auto"/>
                </w:rPr>
                <w:t>S1-140253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25366A" w:rsidP="00744151">
            <w:pPr>
              <w:spacing w:after="0" w:line="240" w:lineRule="auto"/>
              <w:jc w:val="both"/>
            </w:pPr>
            <w:r w:rsidRPr="0025366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Revision of S1-140063.</w:t>
            </w:r>
          </w:p>
          <w:p w:rsidR="001D6D1C" w:rsidRPr="0025366A" w:rsidRDefault="001D6D1C" w:rsidP="00744151">
            <w:pPr>
              <w:spacing w:after="0" w:line="240" w:lineRule="auto"/>
            </w:pPr>
            <w:r w:rsidRPr="0025366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27F00" w:rsidRDefault="00775E77" w:rsidP="00744151">
            <w:pPr>
              <w:spacing w:after="0" w:line="240" w:lineRule="auto"/>
            </w:pPr>
            <w:r w:rsidRPr="00B27F0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0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ACDC analysis: considerations on charging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 w:rsidRPr="00B27F0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  <w:r w:rsidRPr="00672E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672E85" w:rsidP="00744151">
            <w:pPr>
              <w:spacing w:after="0" w:line="240" w:lineRule="auto"/>
              <w:jc w:val="both"/>
            </w:pPr>
            <w:r w:rsidRPr="00672E85">
              <w:t>Revised to S1-140254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</w:p>
        </w:tc>
      </w:tr>
      <w:tr w:rsidR="00672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590F97" w:rsidRDefault="00672E85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3C3138" w:rsidP="00744151">
            <w:pPr>
              <w:spacing w:after="0" w:line="240" w:lineRule="auto"/>
              <w:jc w:val="both"/>
            </w:pPr>
            <w:hyperlink r:id="rId212" w:history="1">
              <w:r w:rsidR="00672E85" w:rsidRPr="00590F97">
                <w:rPr>
                  <w:rStyle w:val="Hyperlink"/>
                  <w:rFonts w:cs="Arial"/>
                  <w:color w:val="auto"/>
                </w:rPr>
                <w:t>S1-140254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590F97" w:rsidP="00744151">
            <w:pPr>
              <w:spacing w:after="0" w:line="240" w:lineRule="auto"/>
              <w:jc w:val="both"/>
            </w:pPr>
            <w:r w:rsidRPr="00590F97">
              <w:t>Revised to S1-140202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Revision of S1-140067.</w:t>
            </w:r>
          </w:p>
          <w:p w:rsidR="00672E85" w:rsidRPr="00590F97" w:rsidRDefault="00672E85" w:rsidP="00744151">
            <w:pPr>
              <w:spacing w:after="0" w:line="240" w:lineRule="auto"/>
            </w:pPr>
            <w:r w:rsidRPr="00590F97">
              <w:t>For drafting session</w:t>
            </w:r>
          </w:p>
        </w:tc>
      </w:tr>
      <w:tr w:rsidR="00590F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590F97" w:rsidRDefault="00590F97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3C3138" w:rsidP="00744151">
            <w:pPr>
              <w:spacing w:after="0" w:line="240" w:lineRule="auto"/>
              <w:jc w:val="both"/>
            </w:pPr>
            <w:hyperlink r:id="rId213" w:history="1">
              <w:r w:rsidR="00590F97" w:rsidRPr="002B7217">
                <w:rPr>
                  <w:rStyle w:val="Hyperlink"/>
                  <w:rFonts w:cs="Arial"/>
                  <w:color w:val="auto"/>
                </w:rPr>
                <w:t>S1-140202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S1-140067.</w:t>
            </w:r>
          </w:p>
          <w:p w:rsidR="00590F97" w:rsidRPr="00590F97" w:rsidRDefault="00590F97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590F97" w:rsidRDefault="00590F97" w:rsidP="00744151">
            <w:pPr>
              <w:spacing w:after="0" w:line="240" w:lineRule="auto"/>
            </w:pPr>
            <w:r w:rsidRPr="00590F97">
              <w:t>Revision of S1-140254.</w:t>
            </w:r>
          </w:p>
          <w:p w:rsidR="005E4F90" w:rsidRDefault="005E4F90" w:rsidP="005E4F90">
            <w:pPr>
              <w:spacing w:after="0" w:line="240" w:lineRule="auto"/>
            </w:pPr>
            <w:r>
              <w:t>Agreed in drafting session</w:t>
            </w:r>
          </w:p>
          <w:p w:rsidR="00590F97" w:rsidRPr="00590F97" w:rsidRDefault="005E4F90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  <w:bookmarkStart w:id="110" w:name="_Ref377249258"/>
            <w:r w:rsidRPr="000050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050B5" w:rsidP="00744151">
            <w:pPr>
              <w:spacing w:after="0" w:line="240" w:lineRule="auto"/>
              <w:jc w:val="both"/>
            </w:pPr>
            <w:r w:rsidRPr="000050B5">
              <w:t>Revised to S1-140255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</w:p>
        </w:tc>
      </w:tr>
      <w:tr w:rsidR="000050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6D6F69" w:rsidRDefault="000050B5" w:rsidP="00744151">
            <w:pPr>
              <w:spacing w:after="0" w:line="240" w:lineRule="auto"/>
            </w:pPr>
            <w:r w:rsidRPr="006D6F6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3C3138" w:rsidP="00744151">
            <w:pPr>
              <w:spacing w:after="0" w:line="240" w:lineRule="auto"/>
              <w:jc w:val="both"/>
            </w:pPr>
            <w:hyperlink r:id="rId215" w:history="1">
              <w:r w:rsidR="000050B5" w:rsidRPr="006D6F69">
                <w:rPr>
                  <w:rStyle w:val="Hyperlink"/>
                  <w:rFonts w:cs="Arial"/>
                  <w:color w:val="auto"/>
                </w:rPr>
                <w:t>S1-140255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6D6F69" w:rsidP="00744151">
            <w:pPr>
              <w:spacing w:after="0" w:line="240" w:lineRule="auto"/>
              <w:jc w:val="both"/>
            </w:pPr>
            <w:r w:rsidRPr="006D6F6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Default="000050B5" w:rsidP="00744151">
            <w:pPr>
              <w:spacing w:after="0" w:line="240" w:lineRule="auto"/>
              <w:jc w:val="both"/>
            </w:pPr>
            <w:r w:rsidRPr="006D6F69">
              <w:t>Revision of S1-140068.</w:t>
            </w:r>
          </w:p>
          <w:p w:rsidR="006D6F69" w:rsidRPr="006D6F69" w:rsidRDefault="006D6F6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  <w:r w:rsidRPr="00B505A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505A4" w:rsidP="00744151">
            <w:pPr>
              <w:spacing w:after="0" w:line="240" w:lineRule="auto"/>
              <w:jc w:val="both"/>
            </w:pPr>
            <w:r w:rsidRPr="00B505A4">
              <w:t>Revised to S1-140256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</w:p>
        </w:tc>
      </w:tr>
      <w:tr w:rsidR="00B505A4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5C11D7" w:rsidRDefault="00B505A4" w:rsidP="00744151">
            <w:pPr>
              <w:spacing w:after="0" w:line="240" w:lineRule="auto"/>
            </w:pPr>
            <w:r w:rsidRPr="005C11D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3C3138" w:rsidP="00744151">
            <w:pPr>
              <w:spacing w:after="0" w:line="240" w:lineRule="auto"/>
              <w:jc w:val="both"/>
            </w:pPr>
            <w:hyperlink r:id="rId217" w:history="1">
              <w:r w:rsidR="00B505A4" w:rsidRPr="005C11D7">
                <w:rPr>
                  <w:rStyle w:val="Hyperlink"/>
                  <w:rFonts w:cs="Arial"/>
                  <w:color w:val="auto"/>
                </w:rPr>
                <w:t>S1-140256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5C11D7" w:rsidP="00744151">
            <w:pPr>
              <w:spacing w:after="0" w:line="240" w:lineRule="auto"/>
              <w:jc w:val="both"/>
            </w:pPr>
            <w:r w:rsidRPr="005C11D7">
              <w:t>Revised to S1-140203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Revision of S1-140069.</w:t>
            </w:r>
          </w:p>
          <w:p w:rsidR="00B505A4" w:rsidRPr="005C11D7" w:rsidRDefault="00B505A4" w:rsidP="00744151">
            <w:pPr>
              <w:spacing w:after="0" w:line="240" w:lineRule="auto"/>
            </w:pPr>
            <w:r w:rsidRPr="005C11D7">
              <w:t>For drafting session</w:t>
            </w:r>
          </w:p>
        </w:tc>
      </w:tr>
      <w:tr w:rsidR="005C11D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3074B4" w:rsidRDefault="005C11D7" w:rsidP="00744151">
            <w:pPr>
              <w:spacing w:after="0" w:line="240" w:lineRule="auto"/>
            </w:pPr>
            <w:r w:rsidRPr="003074B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3C3138" w:rsidP="00744151">
            <w:pPr>
              <w:spacing w:after="0" w:line="240" w:lineRule="auto"/>
              <w:jc w:val="both"/>
            </w:pPr>
            <w:hyperlink r:id="rId218" w:history="1">
              <w:r w:rsidR="005C11D7" w:rsidRPr="003074B4">
                <w:rPr>
                  <w:rStyle w:val="Hyperlink"/>
                  <w:rFonts w:cs="Arial"/>
                  <w:color w:val="auto"/>
                </w:rPr>
                <w:t>S1-140203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3074B4" w:rsidP="00744151">
            <w:pPr>
              <w:spacing w:after="0" w:line="240" w:lineRule="auto"/>
              <w:jc w:val="both"/>
            </w:pPr>
            <w:r w:rsidRPr="003074B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  <w:rPr>
                <w:i/>
              </w:rPr>
            </w:pPr>
            <w:r w:rsidRPr="003074B4">
              <w:rPr>
                <w:i/>
              </w:rPr>
              <w:t>Revision of S1-140069.</w:t>
            </w:r>
          </w:p>
          <w:p w:rsidR="005C11D7" w:rsidRPr="003074B4" w:rsidRDefault="005C11D7" w:rsidP="00744151">
            <w:pPr>
              <w:spacing w:after="0" w:line="240" w:lineRule="auto"/>
            </w:pPr>
            <w:r w:rsidRPr="003074B4">
              <w:rPr>
                <w:i/>
              </w:rPr>
              <w:t>For drafting session</w:t>
            </w:r>
          </w:p>
          <w:p w:rsidR="005C11D7" w:rsidRDefault="005C11D7" w:rsidP="00744151">
            <w:pPr>
              <w:spacing w:after="0" w:line="240" w:lineRule="auto"/>
            </w:pPr>
            <w:r w:rsidRPr="003074B4">
              <w:t>Revision of S1-140256.</w:t>
            </w:r>
          </w:p>
          <w:p w:rsidR="003074B4" w:rsidRPr="003074B4" w:rsidRDefault="003074B4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  <w:r w:rsidRPr="003619EE">
              <w:lastRenderedPageBreak/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619EE" w:rsidP="00744151">
            <w:pPr>
              <w:spacing w:after="0" w:line="240" w:lineRule="auto"/>
              <w:jc w:val="both"/>
            </w:pPr>
            <w:r w:rsidRPr="003619EE">
              <w:t>Revised to S1-140206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</w:p>
        </w:tc>
      </w:tr>
      <w:tr w:rsidR="003619E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6E7D1C" w:rsidRDefault="003619E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C3138" w:rsidP="00744151">
            <w:pPr>
              <w:spacing w:after="0" w:line="240" w:lineRule="auto"/>
              <w:jc w:val="both"/>
            </w:pPr>
            <w:hyperlink r:id="rId220" w:history="1">
              <w:r w:rsidR="003619EE" w:rsidRPr="006E7D1C">
                <w:rPr>
                  <w:rStyle w:val="Hyperlink"/>
                  <w:rFonts w:cs="Arial"/>
                  <w:color w:val="auto"/>
                </w:rPr>
                <w:t>S1-140206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6E7D1C" w:rsidP="00744151">
            <w:pPr>
              <w:spacing w:after="0" w:line="240" w:lineRule="auto"/>
              <w:jc w:val="both"/>
            </w:pPr>
            <w:r w:rsidRPr="006E7D1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Revision of S1-140070.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  <w:r w:rsidRPr="00321A59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For information: WID proposal for Application specific Congestion control for Data Communication (ACDC)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21A59" w:rsidP="00744151">
            <w:pPr>
              <w:spacing w:after="0" w:line="240" w:lineRule="auto"/>
              <w:jc w:val="both"/>
            </w:pPr>
            <w:r w:rsidRPr="00321A5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111" w:name="_Toc378052456"/>
            <w:r>
              <w:t>FS_ACDC drafting session information</w:t>
            </w:r>
            <w:bookmarkEnd w:id="111"/>
          </w:p>
        </w:tc>
      </w:tr>
      <w:tr w:rsidR="006C439D" w:rsidRPr="00432926" w:rsidTr="00283C4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C439D" w:rsidRDefault="006C439D" w:rsidP="00283C4F">
            <w:pPr>
              <w:spacing w:after="0" w:line="240" w:lineRule="auto"/>
            </w:pPr>
          </w:p>
          <w:p w:rsidR="006C439D" w:rsidRPr="000D426A" w:rsidRDefault="006C439D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6C439D" w:rsidRDefault="006C439D" w:rsidP="00283C4F">
            <w:pPr>
              <w:spacing w:after="0" w:line="240" w:lineRule="auto"/>
            </w:pP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Texts for a new clause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Overview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”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, which describes existing access mechanisms,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Use cases and potential requirements for the roaming scheme were in principle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elationshi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ps to PMOC and to SCM were agreed. </w:t>
            </w:r>
          </w:p>
          <w:p w:rsidR="006C439D" w:rsidRPr="00D74391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security consideration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Conclusion were in principle agreed.</w:t>
            </w:r>
          </w:p>
          <w:p w:rsidR="006C439D" w:rsidRDefault="006C439D" w:rsidP="006C439D">
            <w:pPr>
              <w:spacing w:after="0" w:line="240" w:lineRule="auto"/>
              <w:ind w:left="720"/>
              <w:rPr>
                <w:rFonts w:eastAsia="Arial Unicode MS" w:cs="Arial"/>
                <w:i/>
                <w:szCs w:val="18"/>
              </w:rPr>
            </w:pPr>
          </w:p>
          <w:p w:rsidR="006C439D" w:rsidRPr="00AD023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relationship to EAB are still open and to be discussed in the plenary.</w:t>
            </w:r>
          </w:p>
          <w:p w:rsidR="006C439D" w:rsidRPr="00324476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It was understood applicability (whether or not to include the connected mode case) needs </w:t>
            </w:r>
            <w:r w:rsidRPr="00324476">
              <w:rPr>
                <w:rFonts w:eastAsia="Arial Unicode MS" w:cs="Arial" w:hint="eastAsia"/>
                <w:i/>
                <w:szCs w:val="18"/>
                <w:lang w:eastAsia="ja-JP"/>
              </w:rPr>
              <w:t>to be clarified in the next SA1 meeting.</w:t>
            </w:r>
          </w:p>
          <w:p w:rsidR="006C439D" w:rsidRPr="0054528A" w:rsidRDefault="006C439D">
            <w:pPr>
              <w:spacing w:after="0" w:line="240" w:lineRule="auto"/>
            </w:pPr>
          </w:p>
        </w:tc>
      </w:tr>
      <w:bookmarkEnd w:id="110"/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  <w:r w:rsidRPr="002D0AD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EF1515">
            <w:pPr>
              <w:spacing w:after="0" w:line="240" w:lineRule="auto"/>
              <w:jc w:val="both"/>
            </w:pPr>
            <w:hyperlink r:id="rId22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2D0ADC" w:rsidP="00EF1515">
            <w:pPr>
              <w:spacing w:after="0" w:line="240" w:lineRule="auto"/>
              <w:jc w:val="both"/>
            </w:pPr>
            <w:r w:rsidRPr="002D0ADC">
              <w:t>Revised to S1-140261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</w:p>
        </w:tc>
      </w:tr>
      <w:tr w:rsidR="002D0AD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3619EE" w:rsidRDefault="002D0ADC" w:rsidP="00EF1515">
            <w:pPr>
              <w:spacing w:after="0" w:line="240" w:lineRule="auto"/>
            </w:pPr>
            <w:r w:rsidRPr="003619EE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3C3138" w:rsidP="00EF1515">
            <w:pPr>
              <w:spacing w:after="0" w:line="240" w:lineRule="auto"/>
              <w:jc w:val="both"/>
              <w:rPr>
                <w:rFonts w:cs="Arial"/>
              </w:rPr>
            </w:pPr>
            <w:hyperlink r:id="rId223" w:history="1">
              <w:r w:rsidR="002D0ADC" w:rsidRPr="003619EE">
                <w:rPr>
                  <w:rStyle w:val="Hyperlink"/>
                  <w:color w:val="auto"/>
                </w:rPr>
                <w:t>S1-140261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3619EE" w:rsidP="00EF1515">
            <w:pPr>
              <w:spacing w:after="0" w:line="240" w:lineRule="auto"/>
              <w:jc w:val="both"/>
            </w:pPr>
            <w:r w:rsidRPr="003619E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Revision of S1-140195.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  <w:r w:rsidRPr="003619E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3C3138" w:rsidP="00EF1515">
            <w:pPr>
              <w:spacing w:after="0" w:line="240" w:lineRule="auto"/>
              <w:jc w:val="both"/>
            </w:pPr>
            <w:hyperlink r:id="rId224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S1-140196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FS_ACDC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3619EE" w:rsidP="00EF1515">
            <w:pPr>
              <w:spacing w:after="0" w:line="240" w:lineRule="auto"/>
              <w:jc w:val="both"/>
            </w:pPr>
            <w:r w:rsidRPr="003619E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S1-140208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EB413F">
            <w:pPr>
              <w:pStyle w:val="Heading2"/>
            </w:pPr>
            <w:bookmarkStart w:id="112" w:name="_Ref377332889"/>
            <w:bookmarkStart w:id="113" w:name="_Toc378052457"/>
            <w:r>
              <w:t xml:space="preserve">FS_IOPS: Isolated </w:t>
            </w:r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225" w:history="1">
              <w:r w:rsidRPr="00C410EE">
                <w:rPr>
                  <w:rStyle w:val="Hyperlink"/>
                </w:rPr>
                <w:t>SP-130596</w:t>
              </w:r>
            </w:hyperlink>
            <w:r>
              <w:t>]</w:t>
            </w:r>
            <w:bookmarkEnd w:id="112"/>
            <w:bookmarkEnd w:id="113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8518AF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Editorial changes to TR 22.897 V0.2.0 following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8518AF" w:rsidP="00744151">
            <w:pPr>
              <w:spacing w:after="0" w:line="240" w:lineRule="auto"/>
              <w:jc w:val="both"/>
            </w:pPr>
            <w:r w:rsidRPr="008518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8518A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8E7711" w:rsidRPr="00F07152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227" w:history="1">
              <w:r w:rsidRPr="001036A4">
                <w:rPr>
                  <w:rStyle w:val="Hyperlink"/>
                  <w:color w:val="auto"/>
                </w:rPr>
                <w:t>S1-140262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8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229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3C3138" w:rsidP="00744151">
            <w:pPr>
              <w:spacing w:after="0" w:line="240" w:lineRule="auto"/>
              <w:jc w:val="both"/>
            </w:pPr>
            <w:hyperlink r:id="rId230" w:history="1">
              <w:r w:rsidR="004F77C1" w:rsidRPr="00756C03">
                <w:rPr>
                  <w:rStyle w:val="Hyperlink"/>
                  <w:rFonts w:cs="Arial"/>
                  <w:color w:val="auto"/>
                </w:rPr>
                <w:t>S1-140226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756C03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756C03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756C03">
              <w:rPr>
                <w:i/>
              </w:rPr>
              <w:t xml:space="preserve"> (</w:t>
            </w:r>
            <w:hyperlink r:id="rId231" w:history="1">
              <w:r w:rsidRPr="00756C03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56C03">
              <w:rPr>
                <w:i/>
              </w:rPr>
              <w:t>)</w:t>
            </w:r>
          </w:p>
          <w:p w:rsidR="004F77C1" w:rsidRDefault="004F77C1" w:rsidP="00744151">
            <w:pPr>
              <w:spacing w:after="0" w:line="240" w:lineRule="auto"/>
            </w:pPr>
            <w:r w:rsidRPr="00756C03">
              <w:t>Revision of S1-140084.</w:t>
            </w:r>
          </w:p>
          <w:p w:rsidR="00756C03" w:rsidRPr="00756C03" w:rsidRDefault="00756C03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2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3C3138" w:rsidP="00744151">
            <w:pPr>
              <w:spacing w:after="0" w:line="240" w:lineRule="auto"/>
              <w:jc w:val="both"/>
            </w:pPr>
            <w:hyperlink r:id="rId233" w:history="1">
              <w:r w:rsidR="004F77C1" w:rsidRPr="00756C03">
                <w:rPr>
                  <w:rStyle w:val="Hyperlink"/>
                  <w:rFonts w:cs="Arial"/>
                  <w:color w:val="auto"/>
                </w:rPr>
                <w:t>S1-140227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Default="004F77C1" w:rsidP="00744151">
            <w:pPr>
              <w:spacing w:after="0" w:line="240" w:lineRule="auto"/>
              <w:jc w:val="both"/>
            </w:pPr>
            <w:r w:rsidRPr="00756C03">
              <w:t>Revision of S1-140085.</w:t>
            </w:r>
          </w:p>
          <w:p w:rsidR="00756C03" w:rsidRPr="00756C03" w:rsidRDefault="00756C03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  <w:r w:rsidRPr="0009445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9445D" w:rsidP="00744151">
            <w:pPr>
              <w:spacing w:after="0" w:line="240" w:lineRule="auto"/>
              <w:jc w:val="both"/>
            </w:pPr>
            <w:r w:rsidRPr="0009445D">
              <w:t>Revised to S1-140264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</w:p>
        </w:tc>
      </w:tr>
      <w:tr w:rsidR="0009445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CF6765" w:rsidRDefault="0009445D" w:rsidP="00744151">
            <w:pPr>
              <w:spacing w:after="0" w:line="240" w:lineRule="auto"/>
            </w:pPr>
            <w:r w:rsidRPr="00CF6765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3C3138" w:rsidP="00744151">
            <w:pPr>
              <w:spacing w:after="0" w:line="240" w:lineRule="auto"/>
              <w:jc w:val="both"/>
            </w:pPr>
            <w:hyperlink r:id="rId235" w:history="1">
              <w:r w:rsidR="0009445D" w:rsidRPr="00CF6765">
                <w:rPr>
                  <w:rStyle w:val="Hyperlink"/>
                  <w:rFonts w:cs="Arial"/>
                  <w:color w:val="auto"/>
                </w:rPr>
                <w:t>S1-140264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CF6765" w:rsidP="00744151">
            <w:pPr>
              <w:spacing w:after="0" w:line="240" w:lineRule="auto"/>
              <w:jc w:val="both"/>
            </w:pPr>
            <w:r w:rsidRPr="00CF676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Default="0009445D" w:rsidP="00744151">
            <w:pPr>
              <w:spacing w:after="0" w:line="240" w:lineRule="auto"/>
              <w:jc w:val="both"/>
            </w:pPr>
            <w:r w:rsidRPr="00CF6765">
              <w:t>Revision of S1-140086.</w:t>
            </w:r>
          </w:p>
          <w:p w:rsidR="00CF6765" w:rsidRPr="00CF6765" w:rsidRDefault="00CF6765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  <w:r w:rsidRPr="008E3E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III, ITRI, 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Isolated EUTRAN Operation on Aerial Platform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8E3E66" w:rsidP="00744151">
            <w:pPr>
              <w:spacing w:after="0" w:line="240" w:lineRule="auto"/>
              <w:jc w:val="both"/>
            </w:pPr>
            <w:r w:rsidRPr="008E3E6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7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238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24516B" w:rsidRDefault="004F77C1" w:rsidP="00744151">
            <w:pPr>
              <w:spacing w:after="0" w:line="240" w:lineRule="auto"/>
            </w:pPr>
            <w:r w:rsidRPr="0024516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3C3138" w:rsidP="00744151">
            <w:pPr>
              <w:spacing w:after="0" w:line="240" w:lineRule="auto"/>
              <w:jc w:val="both"/>
            </w:pPr>
            <w:hyperlink r:id="rId239" w:history="1">
              <w:r w:rsidR="004F77C1" w:rsidRPr="0024516B">
                <w:rPr>
                  <w:rStyle w:val="Hyperlink"/>
                  <w:rFonts w:cs="Arial"/>
                  <w:color w:val="auto"/>
                </w:rPr>
                <w:t>S1-140228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24516B" w:rsidP="00744151">
            <w:pPr>
              <w:spacing w:after="0" w:line="240" w:lineRule="auto"/>
              <w:jc w:val="both"/>
            </w:pPr>
            <w:r w:rsidRPr="0024516B">
              <w:t>Revised to S1-140265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24516B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24516B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24516B">
              <w:rPr>
                <w:i/>
              </w:rPr>
              <w:t xml:space="preserve"> (</w:t>
            </w:r>
            <w:hyperlink r:id="rId240" w:history="1">
              <w:r w:rsidRPr="0024516B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24516B">
              <w:rPr>
                <w:i/>
              </w:rPr>
              <w:t>)</w:t>
            </w:r>
          </w:p>
          <w:p w:rsidR="004F77C1" w:rsidRPr="0024516B" w:rsidRDefault="004F77C1" w:rsidP="00744151">
            <w:pPr>
              <w:spacing w:after="0" w:line="240" w:lineRule="auto"/>
            </w:pPr>
            <w:r w:rsidRPr="0024516B">
              <w:t>Revision of S1-140087.</w:t>
            </w:r>
          </w:p>
        </w:tc>
      </w:tr>
      <w:tr w:rsidR="0024516B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7C21AF" w:rsidRDefault="0024516B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3C3138" w:rsidP="00744151">
            <w:pPr>
              <w:spacing w:after="0" w:line="240" w:lineRule="auto"/>
              <w:jc w:val="both"/>
            </w:pPr>
            <w:hyperlink r:id="rId241" w:history="1">
              <w:r w:rsidR="0024516B" w:rsidRPr="007C21AF">
                <w:rPr>
                  <w:rStyle w:val="Hyperlink"/>
                  <w:rFonts w:cs="Arial"/>
                  <w:color w:val="auto"/>
                </w:rPr>
                <w:t>S1-140265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7C21AF" w:rsidP="00744151">
            <w:pPr>
              <w:spacing w:after="0" w:line="240" w:lineRule="auto"/>
              <w:jc w:val="both"/>
            </w:pPr>
            <w:r w:rsidRPr="007C21AF">
              <w:t>Revised to S1-140295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242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rPr>
                <w:i/>
              </w:rPr>
              <w:t>Revision of S1-140087.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t>Revision of S1-140228.</w:t>
            </w:r>
          </w:p>
        </w:tc>
      </w:tr>
      <w:tr w:rsidR="007C21A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7C21AF" w:rsidRDefault="007C21AF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3C3138" w:rsidP="00744151">
            <w:pPr>
              <w:spacing w:after="0" w:line="240" w:lineRule="auto"/>
              <w:jc w:val="both"/>
            </w:pPr>
            <w:hyperlink r:id="rId243" w:history="1">
              <w:r w:rsidR="007C21AF" w:rsidRPr="00A744E8">
                <w:rPr>
                  <w:rStyle w:val="Hyperlink"/>
                  <w:rFonts w:cs="Arial"/>
                  <w:color w:val="auto"/>
                </w:rPr>
                <w:t>S1-140295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244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>Revision of S1-140087.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  <w:r w:rsidRPr="00A744E8">
              <w:rPr>
                <w:i/>
              </w:rPr>
              <w:t>Revision of S1-140228.</w:t>
            </w:r>
          </w:p>
          <w:p w:rsidR="007C21AF" w:rsidRDefault="007C21AF" w:rsidP="00744151">
            <w:pPr>
              <w:spacing w:after="0" w:line="240" w:lineRule="auto"/>
              <w:jc w:val="both"/>
            </w:pPr>
            <w:r w:rsidRPr="007C21AF">
              <w:t>Revision of S1-140265.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</w:p>
          <w:p w:rsidR="007C21AF" w:rsidRDefault="007C21AF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</w:pPr>
            <w:r>
              <w:t>N</w:t>
            </w:r>
            <w:r w:rsidRPr="007C21AF">
              <w:t>o presentation</w:t>
            </w:r>
          </w:p>
        </w:tc>
      </w:tr>
      <w:tr w:rsidR="0011728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1036A4" w:rsidRDefault="00117286" w:rsidP="00744151">
            <w:pPr>
              <w:spacing w:after="0" w:line="240" w:lineRule="auto"/>
            </w:pPr>
            <w:r w:rsidRPr="001036A4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5" w:history="1">
              <w:r w:rsidR="00117286" w:rsidRPr="001036A4">
                <w:rPr>
                  <w:rStyle w:val="Hyperlink"/>
                  <w:color w:val="auto"/>
                </w:rPr>
                <w:t>S1-140262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 w:rsidRPr="001036A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</w:tc>
      </w:tr>
      <w:tr w:rsidR="00E740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E20A73" w:rsidRDefault="00E74076" w:rsidP="00744151">
            <w:pPr>
              <w:spacing w:after="0" w:line="240" w:lineRule="auto"/>
            </w:pPr>
            <w:r w:rsidRPr="00E20A7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3C3138" w:rsidP="00744151">
            <w:pPr>
              <w:spacing w:after="0" w:line="240" w:lineRule="auto"/>
              <w:jc w:val="both"/>
            </w:pPr>
            <w:hyperlink r:id="rId246" w:history="1">
              <w:r w:rsidR="00E74076" w:rsidRPr="00E20A73">
                <w:rPr>
                  <w:rStyle w:val="Hyperlink"/>
                  <w:rFonts w:cs="Arial"/>
                  <w:color w:val="auto"/>
                </w:rPr>
                <w:t>S1-140296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20A73" w:rsidP="00744151">
            <w:pPr>
              <w:spacing w:after="0" w:line="240" w:lineRule="auto"/>
              <w:jc w:val="both"/>
            </w:pPr>
            <w:r w:rsidRPr="00E20A73">
              <w:t>Revised to S1-140320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B1089F" w:rsidP="00744151">
            <w:pPr>
              <w:spacing w:after="0" w:line="240" w:lineRule="auto"/>
              <w:jc w:val="both"/>
            </w:pPr>
            <w:r w:rsidRPr="00E20A73">
              <w:t>Proposal to send the TR for information</w:t>
            </w:r>
          </w:p>
        </w:tc>
      </w:tr>
      <w:tr w:rsidR="00E20A7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1F5217" w:rsidRDefault="00E20A73" w:rsidP="00744151">
            <w:pPr>
              <w:spacing w:after="0" w:line="240" w:lineRule="auto"/>
            </w:pPr>
            <w:r w:rsidRPr="001F5217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3C3138" w:rsidP="00744151">
            <w:pPr>
              <w:spacing w:after="0" w:line="240" w:lineRule="auto"/>
              <w:jc w:val="both"/>
            </w:pPr>
            <w:hyperlink r:id="rId247" w:history="1">
              <w:r w:rsidR="00E20A73" w:rsidRPr="001F5217">
                <w:rPr>
                  <w:rStyle w:val="Hyperlink"/>
                  <w:rFonts w:cs="Arial"/>
                  <w:color w:val="auto"/>
                </w:rPr>
                <w:t>S1-140320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1F5217" w:rsidP="00744151">
            <w:pPr>
              <w:spacing w:after="0" w:line="240" w:lineRule="auto"/>
              <w:jc w:val="both"/>
            </w:pPr>
            <w:r w:rsidRPr="001F52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rPr>
                <w:i/>
              </w:rPr>
              <w:t>Proposal to send the TR for information</w:t>
            </w:r>
          </w:p>
          <w:p w:rsidR="00E20A73" w:rsidRPr="001F5217" w:rsidRDefault="00E20A73" w:rsidP="00744151">
            <w:pPr>
              <w:spacing w:after="0" w:line="240" w:lineRule="auto"/>
              <w:jc w:val="both"/>
            </w:pPr>
            <w:r w:rsidRPr="001F5217">
              <w:t>Revision of S1-140296.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B01359">
            <w:pPr>
              <w:pStyle w:val="Heading2"/>
            </w:pPr>
            <w:bookmarkStart w:id="114" w:name="_Ref377249521"/>
            <w:bookmarkStart w:id="115" w:name="_Toc378052458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48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14"/>
            <w:bookmarkEnd w:id="115"/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  <w:r w:rsidRPr="00B37B2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37B27" w:rsidP="00744151">
            <w:pPr>
              <w:spacing w:after="0" w:line="240" w:lineRule="auto"/>
              <w:jc w:val="both"/>
            </w:pPr>
            <w:r w:rsidRPr="00B37B27">
              <w:t>Revised to S1-140257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</w:p>
        </w:tc>
      </w:tr>
      <w:tr w:rsidR="00B37B2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441F87" w:rsidRDefault="00B37B27" w:rsidP="00744151">
            <w:pPr>
              <w:spacing w:after="0" w:line="240" w:lineRule="auto"/>
            </w:pPr>
            <w:r w:rsidRPr="00441F8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3C3138" w:rsidP="00744151">
            <w:pPr>
              <w:spacing w:after="0" w:line="240" w:lineRule="auto"/>
              <w:jc w:val="both"/>
            </w:pPr>
            <w:hyperlink r:id="rId250" w:history="1">
              <w:r w:rsidR="00B37B27" w:rsidRPr="00441F87">
                <w:rPr>
                  <w:rStyle w:val="Hyperlink"/>
                  <w:rFonts w:cs="Arial"/>
                  <w:color w:val="auto"/>
                </w:rPr>
                <w:t>S1-140257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441F87" w:rsidP="00744151">
            <w:pPr>
              <w:spacing w:after="0" w:line="240" w:lineRule="auto"/>
              <w:jc w:val="both"/>
            </w:pPr>
            <w:r w:rsidRPr="00441F8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Revision of S1-140097.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CC4592" w:rsidP="00744151">
            <w:pPr>
              <w:spacing w:after="0" w:line="240" w:lineRule="auto"/>
              <w:jc w:val="both"/>
            </w:pPr>
            <w:r w:rsidRPr="00CC4592">
              <w:t>Revised to S1-140258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</w:p>
        </w:tc>
      </w:tr>
      <w:tr w:rsidR="00CC4592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CC4592" w:rsidRDefault="00CC4592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3C3138" w:rsidP="00744151">
            <w:pPr>
              <w:spacing w:after="0" w:line="240" w:lineRule="auto"/>
              <w:jc w:val="both"/>
            </w:pPr>
            <w:hyperlink r:id="rId252" w:history="1">
              <w:r w:rsidR="00CC4592" w:rsidRPr="00F07152">
                <w:rPr>
                  <w:rStyle w:val="Hyperlink"/>
                  <w:rFonts w:cs="Arial"/>
                  <w:color w:val="auto"/>
                </w:rPr>
                <w:t>S1-140258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Default="00CC4592" w:rsidP="00744151">
            <w:pPr>
              <w:spacing w:after="0" w:line="240" w:lineRule="auto"/>
            </w:pPr>
            <w:r w:rsidRPr="00CC4592">
              <w:t>Revision of S1-140098.</w:t>
            </w:r>
          </w:p>
          <w:p w:rsidR="00CC4592" w:rsidRPr="00CC4592" w:rsidRDefault="00CC4592" w:rsidP="00744151">
            <w:pPr>
              <w:spacing w:after="0" w:line="240" w:lineRule="auto"/>
            </w:pPr>
          </w:p>
          <w:p w:rsidR="00CC4592" w:rsidRDefault="00CC4592" w:rsidP="00744151">
            <w:pPr>
              <w:spacing w:after="0" w:line="240" w:lineRule="auto"/>
            </w:pPr>
            <w:r>
              <w:t>Agreed to be added to the TR</w:t>
            </w:r>
          </w:p>
          <w:p w:rsidR="00CC4592" w:rsidRPr="00CC4592" w:rsidRDefault="00CC4592" w:rsidP="00744151">
            <w:pPr>
              <w:spacing w:after="0" w:line="240" w:lineRule="auto"/>
            </w:pPr>
            <w:r>
              <w:t>N</w:t>
            </w:r>
            <w:r w:rsidRPr="00CC459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3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14C6F" w:rsidP="00744151">
            <w:pPr>
              <w:spacing w:after="0" w:line="240" w:lineRule="auto"/>
              <w:jc w:val="both"/>
            </w:pPr>
            <w:r w:rsidRPr="00714C6F">
              <w:t>Revised to S1-140259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</w:p>
        </w:tc>
      </w:tr>
      <w:tr w:rsidR="00714C6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714C6F" w:rsidRDefault="00714C6F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3C3138" w:rsidP="00744151">
            <w:pPr>
              <w:spacing w:after="0" w:line="240" w:lineRule="auto"/>
              <w:jc w:val="both"/>
            </w:pPr>
            <w:hyperlink r:id="rId254" w:history="1">
              <w:r w:rsidR="00714C6F" w:rsidRPr="00F07152">
                <w:rPr>
                  <w:rStyle w:val="Hyperlink"/>
                  <w:rFonts w:cs="Arial"/>
                  <w:color w:val="auto"/>
                </w:rPr>
                <w:t>S1-140259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Default="00714C6F" w:rsidP="00744151">
            <w:pPr>
              <w:spacing w:after="0" w:line="240" w:lineRule="auto"/>
            </w:pPr>
            <w:r w:rsidRPr="00714C6F">
              <w:t>Revision of S1-140099.</w:t>
            </w:r>
          </w:p>
          <w:p w:rsidR="00714C6F" w:rsidRPr="00714C6F" w:rsidRDefault="00714C6F" w:rsidP="00744151">
            <w:pPr>
              <w:spacing w:after="0" w:line="240" w:lineRule="auto"/>
            </w:pPr>
          </w:p>
          <w:p w:rsidR="00714C6F" w:rsidRDefault="00714C6F" w:rsidP="00714C6F">
            <w:pPr>
              <w:spacing w:after="0" w:line="240" w:lineRule="auto"/>
            </w:pPr>
            <w:r>
              <w:t>Agreed to be added to the TR</w:t>
            </w:r>
          </w:p>
          <w:p w:rsidR="00714C6F" w:rsidRPr="00714C6F" w:rsidRDefault="00714C6F" w:rsidP="00744151">
            <w:pPr>
              <w:spacing w:after="0" w:line="240" w:lineRule="auto"/>
            </w:pPr>
            <w:r>
              <w:lastRenderedPageBreak/>
              <w:t>N</w:t>
            </w:r>
            <w:r w:rsidRPr="00714C6F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  <w:bookmarkStart w:id="116" w:name="_Ref377239720"/>
            <w:r w:rsidRPr="00B4354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Shortcomings of a network-based APN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4354A" w:rsidP="00744151">
            <w:pPr>
              <w:spacing w:after="0" w:line="240" w:lineRule="auto"/>
              <w:jc w:val="both"/>
            </w:pPr>
            <w:r w:rsidRPr="00B4354A">
              <w:t>Revised to S1-140260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</w:p>
        </w:tc>
      </w:tr>
      <w:tr w:rsidR="00B435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4A10AD" w:rsidRDefault="00B4354A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3C3138" w:rsidP="00744151">
            <w:pPr>
              <w:spacing w:after="0" w:line="240" w:lineRule="auto"/>
              <w:jc w:val="both"/>
            </w:pPr>
            <w:hyperlink r:id="rId256" w:history="1">
              <w:r w:rsidR="00B4354A" w:rsidRPr="004A10AD">
                <w:rPr>
                  <w:rStyle w:val="Hyperlink"/>
                  <w:rFonts w:cs="Arial"/>
                  <w:color w:val="auto"/>
                </w:rPr>
                <w:t>S1-140260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t>Revised to S1-140294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Revision of S1-140020.</w:t>
            </w:r>
          </w:p>
        </w:tc>
      </w:tr>
      <w:tr w:rsidR="004A10A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 w:rsidP="00744151">
            <w:pPr>
              <w:spacing w:after="0" w:line="240" w:lineRule="auto"/>
            </w:pPr>
            <w:r w:rsidRPr="0008437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3C3138" w:rsidP="00744151">
            <w:pPr>
              <w:spacing w:after="0" w:line="240" w:lineRule="auto"/>
              <w:jc w:val="both"/>
            </w:pPr>
            <w:hyperlink r:id="rId257" w:history="1">
              <w:r w:rsidR="004A10AD" w:rsidRPr="00084374">
                <w:rPr>
                  <w:rStyle w:val="Hyperlink"/>
                  <w:rFonts w:cs="Arial"/>
                  <w:color w:val="auto"/>
                </w:rPr>
                <w:t>S1-140294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084374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084374" w:rsidP="00744151">
            <w:pPr>
              <w:spacing w:after="0" w:line="240" w:lineRule="auto"/>
              <w:jc w:val="both"/>
            </w:pPr>
            <w:r w:rsidRPr="00084374">
              <w:t>Revised to S1-140313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rPr>
                <w:i/>
              </w:rPr>
              <w:t>Revision of S1-140020.</w:t>
            </w:r>
          </w:p>
          <w:p w:rsidR="004A10AD" w:rsidRPr="00084374" w:rsidRDefault="004A10AD" w:rsidP="00744151">
            <w:pPr>
              <w:spacing w:after="0" w:line="240" w:lineRule="auto"/>
              <w:jc w:val="both"/>
            </w:pPr>
            <w:r w:rsidRPr="00084374">
              <w:t>Revision of S1-140260.</w:t>
            </w:r>
          </w:p>
        </w:tc>
      </w:tr>
      <w:tr w:rsidR="0008437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 w:rsidP="00744151">
            <w:pPr>
              <w:spacing w:after="0" w:line="240" w:lineRule="auto"/>
            </w:pPr>
            <w:r w:rsidRPr="00EE1D6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3C3138" w:rsidP="00744151">
            <w:pPr>
              <w:spacing w:after="0" w:line="240" w:lineRule="auto"/>
              <w:jc w:val="both"/>
            </w:pPr>
            <w:hyperlink r:id="rId258" w:history="1">
              <w:r w:rsidR="00084374" w:rsidRPr="003D757E">
                <w:rPr>
                  <w:rStyle w:val="Hyperlink"/>
                  <w:rFonts w:cs="Arial"/>
                  <w:color w:val="auto"/>
                </w:rPr>
                <w:t>S1-140313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</w:pPr>
            <w:r w:rsidRPr="00EE1D62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EE1D62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EE1D62" w:rsidP="00744151">
            <w:pPr>
              <w:spacing w:after="0" w:line="240" w:lineRule="auto"/>
              <w:jc w:val="both"/>
            </w:pPr>
            <w:r w:rsidRPr="00EE1D6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  <w:rPr>
                <w:i/>
              </w:rPr>
            </w:pPr>
            <w:r w:rsidRPr="00EE1D62">
              <w:rPr>
                <w:i/>
              </w:rPr>
              <w:t>Revision of S1-140020.</w:t>
            </w:r>
          </w:p>
          <w:p w:rsidR="00084374" w:rsidRPr="00EE1D62" w:rsidRDefault="00084374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S1-140260.</w:t>
            </w:r>
          </w:p>
          <w:p w:rsidR="00084374" w:rsidRDefault="00084374" w:rsidP="00744151">
            <w:pPr>
              <w:spacing w:after="0" w:line="240" w:lineRule="auto"/>
              <w:jc w:val="both"/>
            </w:pPr>
            <w:r w:rsidRPr="00EE1D62">
              <w:t>Revision of S1-140294.</w:t>
            </w:r>
          </w:p>
          <w:p w:rsidR="00EE1D62" w:rsidRPr="003D757E" w:rsidRDefault="00EE1D62" w:rsidP="003D757E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9" w:history="1">
              <w:r w:rsidR="00775E77" w:rsidRPr="00A744E8">
                <w:rPr>
                  <w:rStyle w:val="Hyperlink"/>
                  <w:rFonts w:cs="Arial"/>
                  <w:color w:val="auto"/>
                </w:rPr>
                <w:t>S1-140013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775E77" w:rsidP="00744151">
            <w:pPr>
              <w:spacing w:after="0" w:line="240" w:lineRule="auto"/>
              <w:jc w:val="both"/>
            </w:pPr>
            <w:r w:rsidRPr="004A10AD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A10AD">
              <w:t>Potential Requirements contribution to TR22.802 Use Case “Provision of an International M2M Service for a Business Customer”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4A10AD" w:rsidP="00744151">
            <w:pPr>
              <w:spacing w:after="0" w:line="240" w:lineRule="auto"/>
              <w:jc w:val="both"/>
            </w:pPr>
            <w:r w:rsidRPr="004A10A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</w:p>
        </w:tc>
      </w:tr>
      <w:tr w:rsidR="00B83D2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4737DA" w:rsidRDefault="00B83D2C" w:rsidP="00744151">
            <w:pPr>
              <w:spacing w:after="0" w:line="240" w:lineRule="auto"/>
            </w:pPr>
            <w:r w:rsidRPr="004737D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3C3138" w:rsidP="00744151">
            <w:pPr>
              <w:spacing w:after="0" w:line="240" w:lineRule="auto"/>
              <w:jc w:val="both"/>
            </w:pPr>
            <w:hyperlink r:id="rId260" w:history="1">
              <w:r w:rsidR="00B83D2C" w:rsidRPr="003D757E">
                <w:rPr>
                  <w:rStyle w:val="Hyperlink"/>
                  <w:rFonts w:cs="Arial"/>
                  <w:color w:val="auto"/>
                </w:rPr>
                <w:t>S1-140156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744151">
            <w:pPr>
              <w:spacing w:after="0" w:line="240" w:lineRule="auto"/>
              <w:jc w:val="both"/>
            </w:pPr>
            <w:r w:rsidRPr="004737D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EB413F">
            <w:pPr>
              <w:spacing w:after="0" w:line="240" w:lineRule="auto"/>
              <w:jc w:val="both"/>
            </w:pPr>
            <w:r w:rsidRPr="004737DA">
              <w:t>TR22.802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4737DA" w:rsidP="00744151">
            <w:pPr>
              <w:spacing w:after="0" w:line="240" w:lineRule="auto"/>
              <w:jc w:val="both"/>
            </w:pPr>
            <w:r w:rsidRPr="004737D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737DA" w:rsidRDefault="004737D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B83D2C" w:rsidRPr="003D757E" w:rsidRDefault="004737DA" w:rsidP="00744151">
            <w:pPr>
              <w:spacing w:after="0" w:line="240" w:lineRule="auto"/>
              <w:jc w:val="both"/>
            </w:pPr>
            <w:r>
              <w:t>N</w:t>
            </w:r>
            <w:r w:rsidRPr="004737DA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AB0EC0">
            <w:pPr>
              <w:pStyle w:val="Heading2"/>
            </w:pPr>
            <w:bookmarkStart w:id="117" w:name="_Ref377332870"/>
            <w:bookmarkStart w:id="118" w:name="_Toc378052459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61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116"/>
            <w:bookmarkEnd w:id="117"/>
            <w:bookmarkEnd w:id="118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3C3138" w:rsidP="00744151">
            <w:pPr>
              <w:spacing w:after="0" w:line="240" w:lineRule="auto"/>
              <w:jc w:val="both"/>
            </w:pPr>
            <w:hyperlink r:id="rId263" w:history="1">
              <w:r w:rsidR="00D02D97" w:rsidRPr="002D5DA9">
                <w:rPr>
                  <w:rStyle w:val="Hyperlink"/>
                  <w:rFonts w:cs="Arial"/>
                  <w:color w:val="auto"/>
                </w:rPr>
                <w:t>S1-140274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S1-140015.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4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3C3138" w:rsidP="00744151">
            <w:pPr>
              <w:spacing w:after="0" w:line="240" w:lineRule="auto"/>
              <w:jc w:val="both"/>
            </w:pPr>
            <w:hyperlink r:id="rId265" w:history="1">
              <w:r w:rsidR="00D02D97" w:rsidRPr="002D5DA9">
                <w:rPr>
                  <w:rStyle w:val="Hyperlink"/>
                  <w:rFonts w:cs="Arial"/>
                  <w:color w:val="auto"/>
                </w:rPr>
                <w:t>S1-140275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S1-140016.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D02D97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D5DA9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144C2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  <w:r w:rsidRPr="00C412E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6" w:history="1">
              <w:r w:rsidR="00144C21" w:rsidRPr="002D5DA9">
                <w:rPr>
                  <w:rStyle w:val="Hyperlink"/>
                  <w:rFonts w:cs="Arial"/>
                  <w:color w:val="auto"/>
                </w:rPr>
                <w:t>S1-140008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C412EE" w:rsidP="00744151">
            <w:pPr>
              <w:spacing w:after="0" w:line="240" w:lineRule="auto"/>
              <w:jc w:val="both"/>
            </w:pPr>
            <w:r w:rsidRPr="00C412EE">
              <w:t>Revised to S1-140276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</w:p>
        </w:tc>
      </w:tr>
      <w:tr w:rsidR="00C412EE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11FB3" w:rsidRDefault="00C412EE" w:rsidP="00744151">
            <w:pPr>
              <w:spacing w:after="0" w:line="240" w:lineRule="auto"/>
            </w:pPr>
            <w:r w:rsidRPr="00A11FB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3C3138" w:rsidP="00744151">
            <w:pPr>
              <w:spacing w:after="0" w:line="240" w:lineRule="auto"/>
              <w:jc w:val="both"/>
            </w:pPr>
            <w:hyperlink r:id="rId267" w:history="1">
              <w:r w:rsidR="00C412EE" w:rsidRPr="00A11FB3">
                <w:rPr>
                  <w:rStyle w:val="Hyperlink"/>
                  <w:rFonts w:cs="Arial"/>
                  <w:color w:val="auto"/>
                </w:rPr>
                <w:t>S1-140276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A11FB3" w:rsidP="00744151">
            <w:pPr>
              <w:spacing w:after="0" w:line="240" w:lineRule="auto"/>
              <w:jc w:val="both"/>
            </w:pPr>
            <w:r w:rsidRPr="00A11FB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Revision of S1-140008.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40809" w:rsidRDefault="00775E77" w:rsidP="00744151">
            <w:pPr>
              <w:spacing w:after="0" w:line="240" w:lineRule="auto"/>
            </w:pPr>
            <w:r w:rsidRPr="002408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8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Revision of Potential Requirements in CSIPTO for On-Demand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40809" w:rsidP="00744151">
            <w:pPr>
              <w:spacing w:after="0" w:line="240" w:lineRule="auto"/>
              <w:jc w:val="both"/>
            </w:pPr>
            <w:r w:rsidRPr="0024080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240809" w:rsidRPr="00240809" w:rsidRDefault="00240809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06660" w:rsidRDefault="00775E77" w:rsidP="00744151">
            <w:pPr>
              <w:spacing w:after="0" w:line="240" w:lineRule="auto"/>
            </w:pPr>
            <w:r w:rsidRPr="00B0666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9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Revision of Potential Requirements in CSIPTO for Always-On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B06660" w:rsidP="00744151">
            <w:pPr>
              <w:spacing w:after="0" w:line="240" w:lineRule="auto"/>
              <w:jc w:val="both"/>
            </w:pPr>
            <w:r w:rsidRPr="00B066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B06660" w:rsidRPr="002A306C" w:rsidRDefault="00B06660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4F5F" w:rsidRDefault="00775E77" w:rsidP="00744151">
            <w:pPr>
              <w:spacing w:after="0" w:line="240" w:lineRule="auto"/>
            </w:pPr>
            <w:r w:rsidRPr="00B54F5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0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54F5F" w:rsidP="00744151">
            <w:pPr>
              <w:spacing w:after="0" w:line="240" w:lineRule="auto"/>
              <w:jc w:val="both"/>
            </w:pPr>
            <w:r w:rsidRPr="00B54F5F">
              <w:t>Revised to S1-140277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B54F5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B54F5F" w:rsidRDefault="00B54F5F" w:rsidP="00744151">
            <w:pPr>
              <w:spacing w:after="0" w:line="240" w:lineRule="auto"/>
            </w:pPr>
            <w:r w:rsidRPr="00B54F5F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3C3138" w:rsidP="00744151">
            <w:pPr>
              <w:spacing w:after="0" w:line="240" w:lineRule="auto"/>
              <w:jc w:val="both"/>
            </w:pPr>
            <w:hyperlink r:id="rId271" w:history="1">
              <w:r w:rsidR="00B54F5F" w:rsidRPr="002D5DA9">
                <w:rPr>
                  <w:rStyle w:val="Hyperlink"/>
                  <w:rFonts w:cs="Arial"/>
                  <w:color w:val="auto"/>
                </w:rPr>
                <w:t>S1-140277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B7217" w:rsidRDefault="00B54F5F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Revision of S1-140037.</w:t>
            </w:r>
          </w:p>
          <w:p w:rsidR="00B54F5F" w:rsidRPr="002A306C" w:rsidRDefault="00B54F5F" w:rsidP="00744151">
            <w:pPr>
              <w:spacing w:after="0" w:line="240" w:lineRule="auto"/>
            </w:pP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 xml:space="preserve">Agreed to be added to the TR 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68543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E143FA" w:rsidRDefault="0068543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2" w:history="1">
              <w:r w:rsidR="0068543A" w:rsidRPr="00E143FA">
                <w:rPr>
                  <w:rStyle w:val="Hyperlink"/>
                  <w:color w:val="auto"/>
                </w:rPr>
                <w:t>S1-140278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TR22.</w:t>
            </w:r>
            <w:r w:rsidR="004036D1" w:rsidRPr="00E143FA">
              <w:t>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E143FA" w:rsidP="00744151">
            <w:pPr>
              <w:spacing w:after="0" w:line="240" w:lineRule="auto"/>
              <w:jc w:val="both"/>
            </w:pPr>
            <w:r w:rsidRPr="00E143FA">
              <w:t>Revised to S1-140323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</w:pPr>
          </w:p>
        </w:tc>
      </w:tr>
      <w:tr w:rsidR="00E143F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E143FA" w:rsidRDefault="00E143F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3C3138" w:rsidP="00744151">
            <w:pPr>
              <w:spacing w:after="0" w:line="240" w:lineRule="auto"/>
              <w:jc w:val="both"/>
            </w:pPr>
            <w:hyperlink r:id="rId273" w:history="1">
              <w:r w:rsidR="00E143FA" w:rsidRPr="003D757E">
                <w:rPr>
                  <w:rStyle w:val="Hyperlink"/>
                  <w:rFonts w:cs="Arial"/>
                  <w:color w:val="auto"/>
                </w:rPr>
                <w:t>S1-140323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Default="00E143FA" w:rsidP="00744151">
            <w:pPr>
              <w:spacing w:after="0" w:line="240" w:lineRule="auto"/>
            </w:pPr>
            <w:r w:rsidRPr="00E143FA">
              <w:t>Revision of S1-140278.</w:t>
            </w:r>
          </w:p>
          <w:p w:rsidR="00E143FA" w:rsidRPr="00E143FA" w:rsidRDefault="00E143FA" w:rsidP="00744151">
            <w:pPr>
              <w:spacing w:after="0" w:line="240" w:lineRule="auto"/>
            </w:pPr>
          </w:p>
          <w:p w:rsidR="00E143FA" w:rsidRDefault="00E143F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E143FA" w:rsidRPr="00E143FA" w:rsidRDefault="00E143FA" w:rsidP="00744151">
            <w:pPr>
              <w:spacing w:after="0" w:line="240" w:lineRule="auto"/>
            </w:pPr>
            <w:r>
              <w:t>N</w:t>
            </w:r>
            <w:r w:rsidRPr="00E143FA">
              <w:t>o presentation</w:t>
            </w:r>
          </w:p>
        </w:tc>
      </w:tr>
      <w:tr w:rsidR="004036D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 w:rsidP="00744151">
            <w:pPr>
              <w:spacing w:after="0" w:line="240" w:lineRule="auto"/>
            </w:pPr>
            <w:r w:rsidRPr="00A11FB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3C3138" w:rsidP="00744151">
            <w:pPr>
              <w:spacing w:after="0" w:line="240" w:lineRule="auto"/>
              <w:jc w:val="both"/>
            </w:pPr>
            <w:hyperlink r:id="rId274" w:history="1">
              <w:r w:rsidR="004036D1" w:rsidRPr="00A744E8">
                <w:rPr>
                  <w:rStyle w:val="Hyperlink"/>
                  <w:rFonts w:cs="Arial"/>
                  <w:color w:val="auto"/>
                </w:rPr>
                <w:t>S1-140155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4036D1" w:rsidP="00744151">
            <w:pPr>
              <w:spacing w:after="0" w:line="240" w:lineRule="auto"/>
              <w:jc w:val="both"/>
            </w:pPr>
            <w:r w:rsidRPr="00A11FB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11FB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A11FB3" w:rsidP="00744151">
            <w:pPr>
              <w:spacing w:after="0" w:line="240" w:lineRule="auto"/>
              <w:jc w:val="both"/>
            </w:pPr>
            <w:r w:rsidRPr="00A11FB3">
              <w:t>Revised to S1-140297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364C93" w:rsidRDefault="004036D1" w:rsidP="00744151">
            <w:pPr>
              <w:spacing w:after="0" w:line="240" w:lineRule="auto"/>
            </w:pPr>
          </w:p>
        </w:tc>
      </w:tr>
      <w:tr w:rsidR="00A11FB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F03D33" w:rsidRDefault="00A11FB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3C3138" w:rsidP="00744151">
            <w:pPr>
              <w:spacing w:after="0" w:line="240" w:lineRule="auto"/>
              <w:jc w:val="both"/>
            </w:pPr>
            <w:hyperlink r:id="rId275" w:history="1">
              <w:r w:rsidR="00A11FB3" w:rsidRPr="00F03D33">
                <w:rPr>
                  <w:rStyle w:val="Hyperlink"/>
                  <w:rFonts w:cs="Arial"/>
                  <w:color w:val="auto"/>
                </w:rPr>
                <w:t>S1-140297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F03D33" w:rsidP="00744151">
            <w:pPr>
              <w:spacing w:after="0" w:line="240" w:lineRule="auto"/>
              <w:jc w:val="both"/>
            </w:pPr>
            <w:r w:rsidRPr="00F03D33">
              <w:t>Revised to S1-140322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Revision of S1-140155.</w:t>
            </w:r>
          </w:p>
        </w:tc>
      </w:tr>
      <w:tr w:rsidR="00F03D3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F03D33" w:rsidRDefault="00F03D3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3C3138" w:rsidP="00744151">
            <w:pPr>
              <w:spacing w:after="0" w:line="240" w:lineRule="auto"/>
              <w:jc w:val="both"/>
            </w:pPr>
            <w:hyperlink r:id="rId276" w:history="1">
              <w:r w:rsidR="00F03D33" w:rsidRPr="003D757E">
                <w:rPr>
                  <w:rStyle w:val="Hyperlink"/>
                  <w:rFonts w:cs="Arial"/>
                  <w:color w:val="auto"/>
                </w:rPr>
                <w:t>S1-140322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S1-140155.</w:t>
            </w:r>
          </w:p>
          <w:p w:rsidR="00F03D33" w:rsidRDefault="00F03D33" w:rsidP="00744151">
            <w:pPr>
              <w:spacing w:after="0" w:line="240" w:lineRule="auto"/>
              <w:jc w:val="both"/>
            </w:pPr>
            <w:r w:rsidRPr="00F03D33">
              <w:t>Revision of S1-140297.</w:t>
            </w:r>
          </w:p>
          <w:p w:rsidR="00F03D33" w:rsidRPr="00F03D33" w:rsidRDefault="00F03D33" w:rsidP="00744151">
            <w:pPr>
              <w:spacing w:after="0" w:line="240" w:lineRule="auto"/>
              <w:jc w:val="both"/>
            </w:pPr>
          </w:p>
          <w:p w:rsidR="00F03D33" w:rsidRDefault="00F03D33" w:rsidP="00744151">
            <w:pPr>
              <w:spacing w:after="0" w:line="240" w:lineRule="auto"/>
              <w:jc w:val="both"/>
            </w:pPr>
          </w:p>
          <w:p w:rsidR="00F03D33" w:rsidRPr="00F03D33" w:rsidRDefault="00F03D33" w:rsidP="00744151">
            <w:pPr>
              <w:spacing w:after="0" w:line="240" w:lineRule="auto"/>
              <w:jc w:val="both"/>
            </w:pPr>
            <w:r>
              <w:t>N</w:t>
            </w:r>
            <w:r w:rsidRPr="00F03D33">
              <w:t>o presentation</w:t>
            </w:r>
          </w:p>
        </w:tc>
      </w:tr>
      <w:tr w:rsidR="00775E77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7A67DF">
            <w:pPr>
              <w:pStyle w:val="Heading2"/>
            </w:pPr>
            <w:bookmarkStart w:id="119" w:name="_Ref377239641"/>
            <w:bookmarkStart w:id="120" w:name="_Toc378052460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277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19"/>
            <w:bookmarkEnd w:id="120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8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Considerations for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9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1C59A1" w:rsidRDefault="00323AED" w:rsidP="00744151">
            <w:pPr>
              <w:spacing w:after="0" w:line="240" w:lineRule="auto"/>
            </w:pPr>
            <w:r w:rsidRPr="001C59A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C3138" w:rsidP="00744151">
            <w:pPr>
              <w:spacing w:after="0" w:line="240" w:lineRule="auto"/>
              <w:jc w:val="both"/>
            </w:pPr>
            <w:hyperlink r:id="rId280" w:history="1">
              <w:r w:rsidR="00323AED" w:rsidRPr="001C59A1">
                <w:rPr>
                  <w:rStyle w:val="Hyperlink"/>
                  <w:rFonts w:cs="Arial"/>
                  <w:color w:val="auto"/>
                </w:rPr>
                <w:t>S1-140212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1C59A1" w:rsidP="00744151">
            <w:pPr>
              <w:spacing w:after="0" w:line="240" w:lineRule="auto"/>
              <w:jc w:val="both"/>
            </w:pPr>
            <w:r w:rsidRPr="001C59A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Default="00323AED" w:rsidP="00744151">
            <w:pPr>
              <w:spacing w:after="0" w:line="240" w:lineRule="auto"/>
              <w:jc w:val="both"/>
            </w:pPr>
            <w:r w:rsidRPr="001C59A1">
              <w:t>Revision of S1-140022.</w:t>
            </w:r>
          </w:p>
          <w:p w:rsidR="001C59A1" w:rsidRPr="001C59A1" w:rsidRDefault="001C59A1" w:rsidP="003D757E">
            <w:pPr>
              <w:spacing w:after="0" w:line="240" w:lineRule="auto"/>
              <w:rPr>
                <w:rFonts w:eastAsia="Times New Roman"/>
              </w:rPr>
            </w:pPr>
            <w:r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Definition for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2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eICBD Discovery - Discussion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3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eICBD Discovery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81289" w:rsidRDefault="00775E77" w:rsidP="00744151">
            <w:pPr>
              <w:spacing w:after="0" w:line="240" w:lineRule="auto"/>
            </w:pPr>
            <w:r w:rsidRPr="005812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4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581289" w:rsidP="00744151">
            <w:pPr>
              <w:spacing w:after="0" w:line="240" w:lineRule="auto"/>
              <w:jc w:val="both"/>
            </w:pPr>
            <w:r w:rsidRPr="00581289">
              <w:t>Revised to S1-140218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8128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C7097E" w:rsidRDefault="00581289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3C3138" w:rsidP="00744151">
            <w:pPr>
              <w:spacing w:after="0" w:line="240" w:lineRule="auto"/>
              <w:jc w:val="both"/>
            </w:pPr>
            <w:hyperlink r:id="rId285" w:history="1">
              <w:r w:rsidR="00581289" w:rsidRPr="00C7097E">
                <w:rPr>
                  <w:rStyle w:val="Hyperlink"/>
                  <w:rFonts w:cs="Arial"/>
                  <w:color w:val="auto"/>
                </w:rPr>
                <w:t>S1-140218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C7097E" w:rsidP="00744151">
            <w:pPr>
              <w:spacing w:after="0" w:line="240" w:lineRule="auto"/>
              <w:jc w:val="both"/>
            </w:pPr>
            <w:r w:rsidRPr="00C7097E">
              <w:t>Revised to S1-140318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Revision of S1-140034.</w:t>
            </w:r>
          </w:p>
        </w:tc>
      </w:tr>
      <w:tr w:rsidR="00C709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C7097E" w:rsidRDefault="00C7097E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3C3138" w:rsidP="00744151">
            <w:pPr>
              <w:spacing w:after="0" w:line="240" w:lineRule="auto"/>
              <w:jc w:val="both"/>
            </w:pPr>
            <w:hyperlink r:id="rId286" w:history="1">
              <w:r w:rsidR="00C7097E" w:rsidRPr="003D757E">
                <w:rPr>
                  <w:rStyle w:val="Hyperlink"/>
                  <w:rFonts w:cs="Arial"/>
                  <w:color w:val="auto"/>
                </w:rPr>
                <w:t>S1-140318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S1-140034.</w:t>
            </w:r>
          </w:p>
          <w:p w:rsidR="00C7097E" w:rsidRDefault="00C7097E" w:rsidP="00744151">
            <w:pPr>
              <w:spacing w:after="0" w:line="240" w:lineRule="auto"/>
              <w:jc w:val="both"/>
            </w:pPr>
            <w:r w:rsidRPr="00C7097E">
              <w:t>Revision of S1-140218.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</w:p>
          <w:p w:rsidR="00C7097E" w:rsidRDefault="00C7097E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  <w:r>
              <w:t>N</w:t>
            </w:r>
            <w:r w:rsidRPr="00C709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7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8637B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323AED" w:rsidRDefault="008637BC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3C3138" w:rsidP="00744151">
            <w:pPr>
              <w:spacing w:after="0" w:line="240" w:lineRule="auto"/>
              <w:jc w:val="both"/>
            </w:pPr>
            <w:hyperlink r:id="rId288" w:history="1">
              <w:r w:rsidR="008637BC" w:rsidRPr="00323AED">
                <w:rPr>
                  <w:rStyle w:val="Hyperlink"/>
                  <w:rFonts w:cs="Arial"/>
                  <w:color w:val="auto"/>
                </w:rPr>
                <w:t>S1-140263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Revision of S1-140038.</w:t>
            </w:r>
          </w:p>
        </w:tc>
      </w:tr>
      <w:tr w:rsidR="00323AED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3237EC" w:rsidRDefault="00323AED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C3138" w:rsidP="00744151">
            <w:pPr>
              <w:spacing w:after="0" w:line="240" w:lineRule="auto"/>
              <w:jc w:val="both"/>
            </w:pPr>
            <w:hyperlink r:id="rId289" w:history="1">
              <w:r w:rsidR="00323AED" w:rsidRPr="003237EC">
                <w:rPr>
                  <w:rStyle w:val="Hyperlink"/>
                  <w:rFonts w:cs="Arial"/>
                  <w:color w:val="auto"/>
                </w:rPr>
                <w:t>S1-140214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7EC" w:rsidP="00744151">
            <w:pPr>
              <w:spacing w:after="0" w:line="240" w:lineRule="auto"/>
              <w:jc w:val="both"/>
            </w:pPr>
            <w:r w:rsidRPr="003237EC">
              <w:t>Revised to S1-140310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rPr>
                <w:i/>
              </w:rPr>
              <w:t>Revision of S1-140038.</w:t>
            </w:r>
          </w:p>
          <w:p w:rsidR="00323AED" w:rsidRPr="003237EC" w:rsidRDefault="00323AED" w:rsidP="00744151">
            <w:pPr>
              <w:spacing w:after="0" w:line="240" w:lineRule="auto"/>
              <w:jc w:val="both"/>
            </w:pPr>
            <w:r w:rsidRPr="003237EC">
              <w:t>Revision of S1-140263.</w:t>
            </w:r>
          </w:p>
        </w:tc>
      </w:tr>
      <w:tr w:rsidR="003237E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3237EC" w:rsidRDefault="003237EC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C3138" w:rsidP="00744151">
            <w:pPr>
              <w:spacing w:after="0" w:line="240" w:lineRule="auto"/>
              <w:jc w:val="both"/>
            </w:pPr>
            <w:hyperlink r:id="rId290" w:history="1">
              <w:r w:rsidR="003237EC" w:rsidRPr="00F46D70">
                <w:rPr>
                  <w:rStyle w:val="Hyperlink"/>
                  <w:rFonts w:cs="Arial"/>
                  <w:color w:val="auto"/>
                </w:rPr>
                <w:t>S1-140310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 xml:space="preserve">Updates to eICBD use case: "UE requests a </w:t>
            </w:r>
            <w:r w:rsidRPr="003237EC">
              <w:lastRenderedPageBreak/>
              <w:t>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  <w:rPr>
                <w:i/>
              </w:rPr>
            </w:pPr>
            <w:r w:rsidRPr="003237EC">
              <w:rPr>
                <w:i/>
              </w:rPr>
              <w:t>Revision of S1-140038.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lastRenderedPageBreak/>
              <w:t>Revision of S1-140263.</w:t>
            </w:r>
          </w:p>
          <w:p w:rsidR="003237EC" w:rsidRDefault="003237EC" w:rsidP="00744151">
            <w:pPr>
              <w:spacing w:after="0" w:line="240" w:lineRule="auto"/>
              <w:jc w:val="both"/>
            </w:pPr>
            <w:r w:rsidRPr="003237EC">
              <w:t>Revision of S1-140214.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</w:p>
          <w:p w:rsidR="003237EC" w:rsidRDefault="003237EC" w:rsidP="00F46D70">
            <w:pPr>
              <w:spacing w:after="0" w:line="240" w:lineRule="auto"/>
            </w:pPr>
            <w:r>
              <w:t xml:space="preserve">Agreed to be added to the TR </w:t>
            </w:r>
          </w:p>
          <w:p w:rsidR="003237EC" w:rsidRPr="00F46D70" w:rsidRDefault="003237EC" w:rsidP="00744151">
            <w:pPr>
              <w:spacing w:after="0" w:line="240" w:lineRule="auto"/>
              <w:jc w:val="both"/>
            </w:pPr>
            <w:r>
              <w:t>N</w:t>
            </w:r>
            <w:r w:rsidRPr="003237EC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EA2886" w:rsidRDefault="00323AED" w:rsidP="00744151">
            <w:pPr>
              <w:spacing w:after="0" w:line="240" w:lineRule="auto"/>
            </w:pPr>
            <w:r w:rsidRPr="00EA288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C3138" w:rsidP="00744151">
            <w:pPr>
              <w:spacing w:after="0" w:line="240" w:lineRule="auto"/>
              <w:jc w:val="both"/>
            </w:pPr>
            <w:hyperlink r:id="rId292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A2886" w:rsidP="00744151">
            <w:pPr>
              <w:spacing w:after="0" w:line="240" w:lineRule="auto"/>
              <w:jc w:val="both"/>
            </w:pPr>
            <w:r w:rsidRPr="00EA288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Revision of S1-140039.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EA2886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3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866889" w:rsidRDefault="00323AED" w:rsidP="00744151">
            <w:pPr>
              <w:spacing w:after="0" w:line="240" w:lineRule="auto"/>
            </w:pPr>
            <w:r w:rsidRPr="008668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C3138" w:rsidP="00744151">
            <w:pPr>
              <w:spacing w:after="0" w:line="240" w:lineRule="auto"/>
              <w:jc w:val="both"/>
            </w:pPr>
            <w:hyperlink r:id="rId294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866889" w:rsidP="00744151">
            <w:pPr>
              <w:spacing w:after="0" w:line="240" w:lineRule="auto"/>
              <w:jc w:val="both"/>
            </w:pPr>
            <w:r w:rsidRPr="0086688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Revision of S1-140040.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866889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5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S1-140110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4E7266" w:rsidRDefault="00323AED" w:rsidP="00744151">
            <w:pPr>
              <w:spacing w:after="0" w:line="240" w:lineRule="auto"/>
            </w:pPr>
            <w:r w:rsidRPr="004E72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C3138" w:rsidP="00744151">
            <w:pPr>
              <w:spacing w:after="0" w:line="240" w:lineRule="auto"/>
              <w:jc w:val="both"/>
            </w:pPr>
            <w:hyperlink r:id="rId296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4E7266" w:rsidP="00744151">
            <w:pPr>
              <w:spacing w:after="0" w:line="240" w:lineRule="auto"/>
              <w:jc w:val="both"/>
            </w:pPr>
            <w:r w:rsidRPr="004E7266">
              <w:t>Revised to S1-140217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Revision of S1-140110.</w:t>
            </w:r>
          </w:p>
        </w:tc>
      </w:tr>
      <w:tr w:rsidR="004E726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547BE6" w:rsidRDefault="004E7266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7" w:history="1">
              <w:r w:rsidR="004E7266" w:rsidRPr="00547BE6">
                <w:rPr>
                  <w:rStyle w:val="Hyperlink"/>
                  <w:color w:val="auto"/>
                </w:rPr>
                <w:t>S1-140217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547BE6" w:rsidP="00744151">
            <w:pPr>
              <w:spacing w:after="0" w:line="240" w:lineRule="auto"/>
              <w:jc w:val="both"/>
            </w:pPr>
            <w:r w:rsidRPr="00547BE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rPr>
                <w:i/>
              </w:rPr>
              <w:t>Revision of S1-140110.</w:t>
            </w:r>
          </w:p>
          <w:p w:rsidR="004E7266" w:rsidRDefault="004E7266" w:rsidP="00744151">
            <w:pPr>
              <w:spacing w:after="0" w:line="240" w:lineRule="auto"/>
              <w:jc w:val="both"/>
            </w:pPr>
            <w:r w:rsidRPr="00547BE6">
              <w:t>Revision of S1-140213.</w:t>
            </w:r>
          </w:p>
          <w:p w:rsidR="00547BE6" w:rsidRPr="00547BE6" w:rsidRDefault="00547BE6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47BE6" w:rsidRDefault="00775E77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8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Use case on multicast IP addresses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47BE6" w:rsidP="00744151">
            <w:pPr>
              <w:spacing w:after="0" w:line="240" w:lineRule="auto"/>
              <w:jc w:val="both"/>
            </w:pPr>
            <w:r w:rsidRPr="00547BE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46AF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643A81" w:rsidRDefault="00546AFF" w:rsidP="00744151">
            <w:pPr>
              <w:spacing w:after="0" w:line="240" w:lineRule="auto"/>
            </w:pPr>
            <w:r w:rsidRPr="00643A81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3C3138" w:rsidP="00744151">
            <w:pPr>
              <w:spacing w:after="0" w:line="240" w:lineRule="auto"/>
              <w:jc w:val="both"/>
            </w:pPr>
            <w:hyperlink r:id="rId299" w:history="1">
              <w:r w:rsidR="00546AFF" w:rsidRPr="003D757E">
                <w:rPr>
                  <w:rStyle w:val="Hyperlink"/>
                  <w:rFonts w:cs="Arial"/>
                  <w:color w:val="auto"/>
                </w:rPr>
                <w:t>S1-140311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FS_eICBD TR22.807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643A81" w:rsidP="00744151">
            <w:pPr>
              <w:spacing w:after="0" w:line="240" w:lineRule="auto"/>
              <w:jc w:val="both"/>
            </w:pPr>
            <w:r w:rsidRPr="00643A8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43A81" w:rsidRPr="00364C93" w:rsidRDefault="00643A81" w:rsidP="00744151">
            <w:pPr>
              <w:spacing w:after="0" w:line="240" w:lineRule="auto"/>
              <w:jc w:val="both"/>
            </w:pPr>
            <w:r w:rsidRPr="0063636C">
              <w:t>Agreed as the basis for future contributions</w:t>
            </w:r>
          </w:p>
          <w:p w:rsidR="00546AFF" w:rsidRPr="00364C93" w:rsidRDefault="00643A81" w:rsidP="00744151">
            <w:pPr>
              <w:spacing w:after="0" w:line="240" w:lineRule="auto"/>
              <w:jc w:val="both"/>
            </w:pPr>
            <w:r w:rsidRPr="0063636C">
              <w:t>No presentation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121" w:name="_Toc378052461"/>
            <w:r>
              <w:t>FS_eICBD drafting session information</w:t>
            </w:r>
            <w:bookmarkEnd w:id="121"/>
          </w:p>
        </w:tc>
      </w:tr>
      <w:tr w:rsidR="00DF7509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F7509" w:rsidRDefault="00DF7509" w:rsidP="00283C4F">
            <w:pPr>
              <w:spacing w:after="0" w:line="240" w:lineRule="auto"/>
            </w:pPr>
          </w:p>
          <w:p w:rsidR="00DF7509" w:rsidRPr="000D426A" w:rsidRDefault="00DF7509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DF7509" w:rsidRDefault="00DF7509" w:rsidP="00283C4F">
            <w:pPr>
              <w:spacing w:after="0" w:line="240" w:lineRule="auto"/>
            </w:pP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Agreed on requirements for the set up of IP connectivity using: 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Globally Routable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>Automated IP Connection Establishment for UEs with Private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 xml:space="preserve">UE requests its MNO to help create IP connection to another UE 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on path optimization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to understand requirements for discovery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Agreement on the need for permissions to send data to IP address</w:t>
            </w:r>
          </w:p>
          <w:p w:rsidR="00DF7509" w:rsidRPr="0054528A" w:rsidRDefault="00DF7509" w:rsidP="00283C4F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3C3138" w:rsidP="00EF1515">
            <w:pPr>
              <w:spacing w:after="0" w:line="240" w:lineRule="auto"/>
              <w:jc w:val="both"/>
            </w:pPr>
            <w:hyperlink r:id="rId300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S1-140210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3C3138" w:rsidP="00EF1515">
            <w:pPr>
              <w:spacing w:after="0" w:line="240" w:lineRule="auto"/>
              <w:jc w:val="both"/>
            </w:pPr>
            <w:hyperlink r:id="rId301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S1-140211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S1-140219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A67DF" w:rsidRDefault="00775E77" w:rsidP="00F50B66">
            <w:pPr>
              <w:pStyle w:val="Heading2"/>
            </w:pPr>
            <w:bookmarkStart w:id="122" w:name="_Ref377240451"/>
            <w:bookmarkStart w:id="123" w:name="_Toc378052462"/>
            <w:r w:rsidRPr="00F50B66">
              <w:lastRenderedPageBreak/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302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22"/>
            <w:bookmarkEnd w:id="123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3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28172E" w:rsidRDefault="009D6723" w:rsidP="00744151">
            <w:pPr>
              <w:spacing w:after="0" w:line="240" w:lineRule="auto"/>
            </w:pPr>
            <w:r w:rsidRPr="0028172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3C3138" w:rsidP="00744151">
            <w:pPr>
              <w:spacing w:after="0" w:line="240" w:lineRule="auto"/>
              <w:jc w:val="both"/>
            </w:pPr>
            <w:hyperlink r:id="rId304" w:history="1">
              <w:r w:rsidR="009D6723" w:rsidRPr="0028172E">
                <w:rPr>
                  <w:rStyle w:val="Hyperlink"/>
                  <w:rFonts w:cs="Arial"/>
                  <w:color w:val="auto"/>
                </w:rPr>
                <w:t>S1-140235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28172E" w:rsidP="00744151">
            <w:pPr>
              <w:spacing w:after="0" w:line="240" w:lineRule="auto"/>
              <w:jc w:val="both"/>
            </w:pPr>
            <w:r w:rsidRPr="0028172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Default="009D6723" w:rsidP="00744151">
            <w:pPr>
              <w:spacing w:after="0" w:line="240" w:lineRule="auto"/>
              <w:jc w:val="both"/>
            </w:pPr>
            <w:r w:rsidRPr="0028172E">
              <w:t>Revision of S1-140073.</w:t>
            </w:r>
          </w:p>
          <w:p w:rsidR="0028172E" w:rsidRDefault="0028172E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  <w:p w:rsidR="008E7711" w:rsidRPr="0028172E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05" w:history="1">
              <w:r w:rsidRPr="008D0111">
                <w:rPr>
                  <w:rStyle w:val="Hyperlink"/>
                  <w:rFonts w:cs="Arial"/>
                  <w:color w:val="auto"/>
                </w:rPr>
                <w:t>S1-140288</w:t>
              </w:r>
            </w:hyperlink>
          </w:p>
        </w:tc>
      </w:tr>
      <w:tr w:rsidR="00E22D3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</w:pPr>
            <w:r w:rsidRPr="0072409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3C3138" w:rsidP="00744151">
            <w:pPr>
              <w:spacing w:after="0" w:line="240" w:lineRule="auto"/>
              <w:jc w:val="both"/>
            </w:pPr>
            <w:hyperlink r:id="rId306" w:history="1">
              <w:r w:rsidR="00E22D3E" w:rsidRPr="00364C93">
                <w:rPr>
                  <w:rStyle w:val="Hyperlink"/>
                  <w:rFonts w:cs="Arial"/>
                  <w:color w:val="auto"/>
                </w:rPr>
                <w:t>S1-140284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72409F" w:rsidP="00744151">
            <w:pPr>
              <w:spacing w:after="0" w:line="240" w:lineRule="auto"/>
              <w:jc w:val="both"/>
            </w:pPr>
            <w:r w:rsidRPr="0072409F">
              <w:t>Revised to S1-140288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  <w:jc w:val="both"/>
            </w:pPr>
          </w:p>
        </w:tc>
      </w:tr>
      <w:tr w:rsidR="0072409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A4155F" w:rsidRDefault="0072409F" w:rsidP="00744151">
            <w:pPr>
              <w:spacing w:after="0" w:line="240" w:lineRule="auto"/>
            </w:pPr>
            <w:r w:rsidRPr="00A4155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3C3138" w:rsidP="00744151">
            <w:pPr>
              <w:spacing w:after="0" w:line="240" w:lineRule="auto"/>
              <w:jc w:val="both"/>
            </w:pPr>
            <w:hyperlink r:id="rId307" w:history="1">
              <w:r w:rsidR="0072409F" w:rsidRPr="00364C93">
                <w:rPr>
                  <w:rStyle w:val="Hyperlink"/>
                  <w:rFonts w:cs="Arial"/>
                  <w:color w:val="auto"/>
                </w:rPr>
                <w:t>S1-140288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A4155F" w:rsidP="00744151">
            <w:pPr>
              <w:spacing w:after="0" w:line="240" w:lineRule="auto"/>
              <w:jc w:val="both"/>
            </w:pPr>
            <w:r w:rsidRPr="00A415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Default="0072409F" w:rsidP="00744151">
            <w:pPr>
              <w:spacing w:after="0" w:line="240" w:lineRule="auto"/>
              <w:jc w:val="both"/>
            </w:pPr>
            <w:r w:rsidRPr="00A4155F">
              <w:t>Revision of S1-140284.</w:t>
            </w:r>
          </w:p>
          <w:p w:rsidR="00A4155F" w:rsidRPr="00364C93" w:rsidRDefault="00A4155F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8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9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Relationship of FMSS work with IETF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A248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8164F2" w:rsidRDefault="00A24836" w:rsidP="00744151">
            <w:pPr>
              <w:spacing w:after="0" w:line="240" w:lineRule="auto"/>
            </w:pPr>
            <w:r w:rsidRPr="008164F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3C3138" w:rsidP="00744151">
            <w:pPr>
              <w:spacing w:after="0" w:line="240" w:lineRule="auto"/>
              <w:jc w:val="both"/>
            </w:pPr>
            <w:hyperlink r:id="rId310" w:history="1">
              <w:r w:rsidR="00A24836" w:rsidRPr="008164F2">
                <w:rPr>
                  <w:rStyle w:val="Hyperlink"/>
                  <w:rFonts w:cs="Arial"/>
                  <w:color w:val="auto"/>
                </w:rPr>
                <w:t>S1-140233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744151">
            <w:pPr>
              <w:spacing w:after="0" w:line="240" w:lineRule="auto"/>
              <w:jc w:val="both"/>
            </w:pPr>
            <w:r w:rsidRPr="008164F2">
              <w:t>China Mobile 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064E34">
            <w:pPr>
              <w:spacing w:after="0" w:line="240" w:lineRule="auto"/>
              <w:jc w:val="both"/>
            </w:pPr>
            <w:r w:rsidRPr="008164F2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8164F2" w:rsidP="00744151">
            <w:pPr>
              <w:spacing w:after="0" w:line="240" w:lineRule="auto"/>
              <w:jc w:val="both"/>
            </w:pPr>
            <w:r w:rsidRPr="008164F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64F2" w:rsidRDefault="00A24836" w:rsidP="00744151">
            <w:pPr>
              <w:spacing w:after="0" w:line="240" w:lineRule="auto"/>
              <w:jc w:val="both"/>
            </w:pPr>
            <w:r w:rsidRPr="008164F2">
              <w:t>Revision of S1-140075 and S1-140096.</w:t>
            </w:r>
          </w:p>
          <w:p w:rsidR="008164F2" w:rsidRPr="008164F2" w:rsidRDefault="008164F2" w:rsidP="00744151">
            <w:pPr>
              <w:spacing w:after="0" w:line="240" w:lineRule="auto"/>
              <w:jc w:val="both"/>
            </w:pPr>
          </w:p>
          <w:p w:rsidR="008164F2" w:rsidRDefault="008164F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A24836" w:rsidRPr="008164F2" w:rsidRDefault="008164F2" w:rsidP="00744151">
            <w:pPr>
              <w:spacing w:after="0" w:line="240" w:lineRule="auto"/>
              <w:jc w:val="both"/>
            </w:pPr>
            <w:r>
              <w:t>N</w:t>
            </w:r>
            <w:r w:rsidRPr="008164F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1" w:history="1">
              <w:r w:rsidR="00775E77" w:rsidRPr="00EB413F">
                <w:rPr>
                  <w:rStyle w:val="Hyperlink"/>
                  <w:rFonts w:cs="Arial"/>
                  <w:color w:val="auto"/>
                </w:rPr>
                <w:t>S1-140023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3770DA">
            <w:pPr>
              <w:spacing w:after="0" w:line="240" w:lineRule="auto"/>
            </w:pPr>
            <w:r>
              <w:t xml:space="preserve">Replaced by </w:t>
            </w:r>
            <w:r w:rsidRPr="00E01338">
              <w:t>S1</w:t>
            </w:r>
            <w:r>
              <w:noBreakHyphen/>
            </w:r>
            <w:r w:rsidRPr="00E01338">
              <w:t>140123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A0C4D" w:rsidRDefault="00775E77" w:rsidP="00744151">
            <w:pPr>
              <w:spacing w:after="0" w:line="240" w:lineRule="auto"/>
            </w:pPr>
            <w:r w:rsidRPr="00CA0C4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2" w:history="1">
              <w:r w:rsidR="00775E77" w:rsidRPr="00CA0C4D">
                <w:rPr>
                  <w:rStyle w:val="Hyperlink"/>
                  <w:color w:val="auto"/>
                </w:rPr>
                <w:t>S1-140123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CA0C4D" w:rsidP="00744151">
            <w:pPr>
              <w:spacing w:after="0" w:line="240" w:lineRule="auto"/>
              <w:jc w:val="both"/>
            </w:pPr>
            <w:r w:rsidRPr="00F52D15">
              <w:t>Revised to S1-140148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775E77" w:rsidP="00744151">
            <w:pPr>
              <w:spacing w:after="0" w:line="240" w:lineRule="auto"/>
              <w:jc w:val="both"/>
            </w:pPr>
            <w:r w:rsidRPr="00F52D15">
              <w:t>Replacement for S1-140023.</w:t>
            </w:r>
          </w:p>
          <w:p w:rsidR="00775E77" w:rsidRPr="00F52D15" w:rsidRDefault="00775E77" w:rsidP="00744151">
            <w:pPr>
              <w:spacing w:after="0" w:line="240" w:lineRule="auto"/>
              <w:jc w:val="both"/>
            </w:pPr>
            <w:r w:rsidRPr="006A358A">
              <w:t>Comment: please use more descriptive title</w:t>
            </w:r>
          </w:p>
        </w:tc>
      </w:tr>
      <w:tr w:rsidR="00CA0C4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 w:rsidP="00744151">
            <w:pPr>
              <w:spacing w:after="0" w:line="240" w:lineRule="auto"/>
            </w:pPr>
            <w:r w:rsidRPr="00815F0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3C3138" w:rsidP="00744151">
            <w:pPr>
              <w:spacing w:after="0" w:line="240" w:lineRule="auto"/>
              <w:jc w:val="both"/>
            </w:pPr>
            <w:hyperlink r:id="rId313" w:history="1">
              <w:r w:rsidR="00CA0C4D" w:rsidRPr="00815F05">
                <w:rPr>
                  <w:rStyle w:val="Hyperlink"/>
                  <w:rFonts w:cs="Arial"/>
                  <w:color w:val="auto"/>
                </w:rPr>
                <w:t>S1-140148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15F05">
              <w:t>ZTE Corporation</w:t>
            </w:r>
            <w:r w:rsidR="00F52D15" w:rsidRPr="00815F05">
              <w:t>, 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</w:pPr>
            <w:r w:rsidRPr="00815F05">
              <w:t xml:space="preserve">Use Case for </w:t>
            </w:r>
            <w:r w:rsidR="00F52D15" w:rsidRPr="00B9295B">
              <w:rPr>
                <w:rFonts w:eastAsia="SimSun"/>
                <w:lang w:eastAsia="zh-CN"/>
              </w:rPr>
              <w:t>Service Chain Bootstrapping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815F05" w:rsidP="00744151">
            <w:pPr>
              <w:spacing w:after="0" w:line="240" w:lineRule="auto"/>
              <w:jc w:val="both"/>
            </w:pPr>
            <w:r w:rsidRPr="00815F0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  <w:rPr>
                <w:i/>
              </w:rPr>
            </w:pPr>
            <w:r w:rsidRPr="00815F05">
              <w:rPr>
                <w:i/>
              </w:rPr>
              <w:t>Replacement for S1-140023.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rPr>
                <w:i/>
              </w:rPr>
              <w:t>Comment: please use more descriptive title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t>Revision of S1-140123.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4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5C70AC" w:rsidRDefault="009D6723" w:rsidP="00744151">
            <w:pPr>
              <w:spacing w:after="0" w:line="240" w:lineRule="auto"/>
            </w:pPr>
            <w:r w:rsidRPr="005C70A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3C3138" w:rsidP="00744151">
            <w:pPr>
              <w:spacing w:after="0" w:line="240" w:lineRule="auto"/>
              <w:jc w:val="both"/>
            </w:pPr>
            <w:hyperlink r:id="rId315" w:history="1">
              <w:r w:rsidR="009D6723" w:rsidRPr="005C70AC">
                <w:rPr>
                  <w:rStyle w:val="Hyperlink"/>
                  <w:rFonts w:cs="Arial"/>
                  <w:color w:val="auto"/>
                </w:rPr>
                <w:t>S1-140236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5C70AC" w:rsidP="00744151">
            <w:pPr>
              <w:spacing w:after="0" w:line="240" w:lineRule="auto"/>
              <w:jc w:val="both"/>
            </w:pPr>
            <w:r w:rsidRPr="005C70AC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Revision of S1-140077.</w:t>
            </w:r>
          </w:p>
        </w:tc>
      </w:tr>
      <w:tr w:rsidR="005C70A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E80784" w:rsidRDefault="005C70AC" w:rsidP="00744151">
            <w:pPr>
              <w:spacing w:after="0" w:line="240" w:lineRule="auto"/>
            </w:pPr>
            <w:r w:rsidRPr="00E8078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3C3138" w:rsidP="00744151">
            <w:pPr>
              <w:spacing w:after="0" w:line="240" w:lineRule="auto"/>
              <w:jc w:val="both"/>
            </w:pPr>
            <w:hyperlink r:id="rId316" w:history="1">
              <w:r w:rsidR="005C70AC" w:rsidRPr="00E80784">
                <w:rPr>
                  <w:rStyle w:val="Hyperlink"/>
                  <w:rFonts w:cs="Arial"/>
                  <w:color w:val="auto"/>
                </w:rPr>
                <w:t>S1-140285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E80784" w:rsidP="00744151">
            <w:pPr>
              <w:spacing w:after="0" w:line="240" w:lineRule="auto"/>
              <w:jc w:val="both"/>
            </w:pPr>
            <w:r w:rsidRPr="00E8078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rPr>
                <w:i/>
              </w:rPr>
              <w:t>Revision of S1-140077.</w:t>
            </w:r>
          </w:p>
          <w:p w:rsidR="005C70AC" w:rsidRDefault="005C70AC" w:rsidP="00744151">
            <w:pPr>
              <w:spacing w:after="0" w:line="240" w:lineRule="auto"/>
              <w:jc w:val="both"/>
            </w:pPr>
            <w:r w:rsidRPr="00E80784">
              <w:t>Revision of S1-140236</w:t>
            </w:r>
            <w:r w:rsidR="00D23C2E" w:rsidRPr="00E80784">
              <w:t xml:space="preserve"> and S1-140237</w:t>
            </w:r>
            <w:r w:rsidRPr="00E80784">
              <w:t>.</w:t>
            </w:r>
          </w:p>
          <w:p w:rsidR="00E80784" w:rsidRDefault="00E80784" w:rsidP="00E80784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E80784" w:rsidRPr="00E80784" w:rsidRDefault="00E80784" w:rsidP="00744151">
            <w:pPr>
              <w:spacing w:after="0" w:line="240" w:lineRule="auto"/>
              <w:jc w:val="both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  <w:r w:rsidRPr="005D45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7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</w:p>
        </w:tc>
      </w:tr>
      <w:tr w:rsidR="005D450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DE51DF" w:rsidRDefault="005D4509" w:rsidP="00744151">
            <w:pPr>
              <w:spacing w:after="0" w:line="240" w:lineRule="auto"/>
            </w:pPr>
            <w:r w:rsidRPr="00DE51D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3C3138" w:rsidP="00744151">
            <w:pPr>
              <w:spacing w:after="0" w:line="240" w:lineRule="auto"/>
              <w:jc w:val="both"/>
            </w:pPr>
            <w:hyperlink r:id="rId318" w:history="1">
              <w:r w:rsidR="005D4509" w:rsidRPr="00DE51DF">
                <w:rPr>
                  <w:rStyle w:val="Hyperlink"/>
                  <w:rFonts w:cs="Arial"/>
                  <w:color w:val="auto"/>
                </w:rPr>
                <w:t>S1-140237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DE51DF" w:rsidP="00744151">
            <w:pPr>
              <w:spacing w:after="0" w:line="240" w:lineRule="auto"/>
              <w:jc w:val="both"/>
            </w:pPr>
            <w:r w:rsidRPr="00DE51DF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Revision of S1-140078.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9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92FC8" w:rsidRDefault="00C14C80" w:rsidP="00744151">
            <w:pPr>
              <w:spacing w:after="0" w:line="240" w:lineRule="auto"/>
            </w:pPr>
            <w:r w:rsidRPr="00D92FC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3C3138" w:rsidP="00744151">
            <w:pPr>
              <w:spacing w:after="0" w:line="240" w:lineRule="auto"/>
              <w:jc w:val="both"/>
            </w:pPr>
            <w:hyperlink r:id="rId320" w:history="1">
              <w:r w:rsidR="00C14C80" w:rsidRPr="00D92FC8">
                <w:rPr>
                  <w:rStyle w:val="Hyperlink"/>
                  <w:rFonts w:cs="Arial"/>
                  <w:color w:val="auto"/>
                </w:rPr>
                <w:t>S1-140286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D92FC8" w:rsidP="00744151">
            <w:pPr>
              <w:spacing w:after="0" w:line="240" w:lineRule="auto"/>
              <w:jc w:val="both"/>
            </w:pPr>
            <w:r w:rsidRPr="00D92FC8">
              <w:t>Revised to S1-140307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Revision of S1-140100.</w:t>
            </w:r>
          </w:p>
        </w:tc>
      </w:tr>
      <w:tr w:rsidR="00D92FC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B44301" w:rsidRDefault="00D92FC8" w:rsidP="00744151">
            <w:pPr>
              <w:spacing w:after="0" w:line="240" w:lineRule="auto"/>
            </w:pPr>
            <w:r w:rsidRPr="00B4430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3C3138" w:rsidP="00744151">
            <w:pPr>
              <w:spacing w:after="0" w:line="240" w:lineRule="auto"/>
              <w:jc w:val="both"/>
            </w:pPr>
            <w:hyperlink r:id="rId321" w:history="1">
              <w:r w:rsidR="00D92FC8" w:rsidRPr="00B44301">
                <w:rPr>
                  <w:rStyle w:val="Hyperlink"/>
                  <w:rFonts w:cs="Arial"/>
                  <w:color w:val="auto"/>
                </w:rPr>
                <w:t>S1-140307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 xml:space="preserve">Traffic steering based on </w:t>
            </w:r>
            <w:r w:rsidR="00B44301" w:rsidRPr="00B44301">
              <w:rPr>
                <w:rFonts w:eastAsia="SimSun" w:cs="Arial"/>
                <w:noProof/>
                <w:lang w:eastAsia="zh-CN"/>
              </w:rPr>
              <w:t xml:space="preserve">Network </w:t>
            </w:r>
            <w:r w:rsidRPr="00B44301">
              <w:t>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B44301" w:rsidP="00744151">
            <w:pPr>
              <w:spacing w:after="0" w:line="240" w:lineRule="auto"/>
              <w:jc w:val="both"/>
            </w:pPr>
            <w:r w:rsidRPr="00B4430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rPr>
                <w:i/>
              </w:rPr>
              <w:t>Revision of S1-140100.</w:t>
            </w:r>
          </w:p>
          <w:p w:rsidR="00D92FC8" w:rsidRDefault="00D92FC8" w:rsidP="00744151">
            <w:pPr>
              <w:spacing w:after="0" w:line="240" w:lineRule="auto"/>
              <w:jc w:val="both"/>
            </w:pPr>
            <w:r w:rsidRPr="00B44301">
              <w:t>Revision of S1-140286.</w:t>
            </w:r>
          </w:p>
          <w:p w:rsidR="00B44301" w:rsidRPr="00B44301" w:rsidRDefault="00B44301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2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52479" w:rsidRDefault="00C14C80" w:rsidP="00744151">
            <w:pPr>
              <w:spacing w:after="0" w:line="240" w:lineRule="auto"/>
            </w:pPr>
            <w:r w:rsidRPr="00D524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3C3138" w:rsidP="00744151">
            <w:pPr>
              <w:spacing w:after="0" w:line="240" w:lineRule="auto"/>
              <w:jc w:val="both"/>
            </w:pPr>
            <w:hyperlink r:id="rId323" w:history="1">
              <w:r w:rsidR="00C14C80" w:rsidRPr="00D52479">
                <w:rPr>
                  <w:rStyle w:val="Hyperlink"/>
                  <w:rFonts w:cs="Arial"/>
                  <w:color w:val="auto"/>
                </w:rPr>
                <w:t>S1-140287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D52479" w:rsidP="00744151">
            <w:pPr>
              <w:spacing w:after="0" w:line="240" w:lineRule="auto"/>
              <w:jc w:val="both"/>
            </w:pPr>
            <w:r w:rsidRPr="00D5247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Default="00C14C80" w:rsidP="00744151">
            <w:pPr>
              <w:spacing w:after="0" w:line="240" w:lineRule="auto"/>
              <w:jc w:val="both"/>
            </w:pPr>
            <w:r w:rsidRPr="00D52479">
              <w:t>Revision of S1-140101.</w:t>
            </w:r>
          </w:p>
          <w:p w:rsidR="00D52479" w:rsidRPr="00D52479" w:rsidRDefault="00D5247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50B66" w:rsidRDefault="00775E77" w:rsidP="007810A9">
            <w:pPr>
              <w:pStyle w:val="Heading2"/>
            </w:pPr>
            <w:bookmarkStart w:id="124" w:name="_Ref377250447"/>
            <w:bookmarkStart w:id="125" w:name="_Toc378052463"/>
            <w:r w:rsidRPr="007810A9">
              <w:lastRenderedPageBreak/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324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24"/>
            <w:bookmarkEnd w:id="125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B0F" w:rsidRDefault="00775E77" w:rsidP="00744151">
            <w:pPr>
              <w:spacing w:after="0" w:line="240" w:lineRule="auto"/>
            </w:pPr>
            <w:r w:rsidRPr="00D45B0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FS_ECIP TR Skeleton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D45B0F" w:rsidP="00744151">
            <w:pPr>
              <w:spacing w:after="0" w:line="240" w:lineRule="auto"/>
              <w:jc w:val="both"/>
            </w:pPr>
            <w:r w:rsidRPr="00D45B0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D45B0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F07152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26" w:history="1">
              <w:r w:rsidRPr="00E95E7E">
                <w:rPr>
                  <w:rStyle w:val="Hyperlink"/>
                  <w:rFonts w:cs="Arial"/>
                  <w:color w:val="auto"/>
                </w:rPr>
                <w:t>S1-140306</w:t>
              </w:r>
            </w:hyperlink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  <w:r w:rsidRPr="006C7E45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3C3138" w:rsidP="00744151">
            <w:pPr>
              <w:spacing w:after="0" w:line="240" w:lineRule="auto"/>
              <w:jc w:val="both"/>
            </w:pPr>
            <w:hyperlink r:id="rId327" w:history="1">
              <w:r w:rsidR="00D45B0F" w:rsidRPr="00DB686B">
                <w:rPr>
                  <w:rStyle w:val="Hyperlink"/>
                  <w:rFonts w:cs="Arial"/>
                  <w:color w:val="auto"/>
                </w:rPr>
                <w:t>S1-140266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6C7E45" w:rsidP="00744151">
            <w:pPr>
              <w:spacing w:after="0" w:line="240" w:lineRule="auto"/>
              <w:jc w:val="both"/>
            </w:pPr>
            <w:r w:rsidRPr="006C7E45">
              <w:t>Revised to S1-140306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</w:p>
        </w:tc>
      </w:tr>
      <w:tr w:rsidR="006C7E4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E95E7E" w:rsidRDefault="006C7E45" w:rsidP="00744151">
            <w:pPr>
              <w:spacing w:after="0" w:line="240" w:lineRule="auto"/>
            </w:pPr>
            <w:r w:rsidRPr="00E95E7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3C3138" w:rsidP="00744151">
            <w:pPr>
              <w:spacing w:after="0" w:line="240" w:lineRule="auto"/>
              <w:jc w:val="both"/>
            </w:pPr>
            <w:hyperlink r:id="rId328" w:history="1">
              <w:r w:rsidR="006C7E45" w:rsidRPr="00E95E7E">
                <w:rPr>
                  <w:rStyle w:val="Hyperlink"/>
                  <w:rFonts w:cs="Arial"/>
                  <w:color w:val="auto"/>
                </w:rPr>
                <w:t>S1-140306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E95E7E" w:rsidP="00744151">
            <w:pPr>
              <w:spacing w:after="0" w:line="240" w:lineRule="auto"/>
              <w:jc w:val="both"/>
            </w:pPr>
            <w:r w:rsidRPr="00E95E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95E7E" w:rsidRDefault="006C7E45" w:rsidP="00744151">
            <w:pPr>
              <w:spacing w:after="0" w:line="240" w:lineRule="auto"/>
              <w:jc w:val="both"/>
            </w:pPr>
            <w:r w:rsidRPr="00E95E7E">
              <w:t>Revision of S1-140266.</w:t>
            </w:r>
          </w:p>
          <w:p w:rsidR="00E95E7E" w:rsidRPr="00E95E7E" w:rsidRDefault="00E95E7E" w:rsidP="00744151">
            <w:pPr>
              <w:spacing w:after="0" w:line="240" w:lineRule="auto"/>
              <w:jc w:val="both"/>
            </w:pPr>
          </w:p>
          <w:p w:rsidR="00E95E7E" w:rsidRDefault="00E95E7E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6C7E45" w:rsidRPr="00E95E7E" w:rsidRDefault="00E95E7E" w:rsidP="00744151">
            <w:pPr>
              <w:spacing w:after="0" w:line="240" w:lineRule="auto"/>
              <w:jc w:val="both"/>
            </w:pPr>
            <w:r>
              <w:t>N</w:t>
            </w:r>
            <w:r w:rsidRPr="00E95E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  <w:jc w:val="both"/>
            </w:pPr>
            <w:r w:rsidRPr="0026563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265637" w:rsidP="00744151">
            <w:pPr>
              <w:spacing w:after="0" w:line="240" w:lineRule="auto"/>
              <w:jc w:val="both"/>
            </w:pPr>
            <w:r w:rsidRPr="00265637">
              <w:t>Revised to S1-140270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</w:pPr>
          </w:p>
        </w:tc>
      </w:tr>
      <w:tr w:rsidR="0026563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B80532" w:rsidRDefault="00265637" w:rsidP="00744151">
            <w:pPr>
              <w:spacing w:after="0" w:line="240" w:lineRule="auto"/>
              <w:jc w:val="both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3C3138" w:rsidP="00744151">
            <w:pPr>
              <w:spacing w:after="0" w:line="240" w:lineRule="auto"/>
              <w:jc w:val="both"/>
            </w:pPr>
            <w:hyperlink r:id="rId330" w:history="1">
              <w:r w:rsidR="00265637" w:rsidRPr="00B80532">
                <w:rPr>
                  <w:rStyle w:val="Hyperlink"/>
                  <w:rFonts w:cs="Arial"/>
                  <w:color w:val="auto"/>
                </w:rPr>
                <w:t>S1-140270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Revision of S1-140041.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D45B0F" w:rsidRDefault="009E21DC" w:rsidP="00744151">
            <w:pPr>
              <w:spacing w:after="0" w:line="240" w:lineRule="auto"/>
            </w:pPr>
            <w:r w:rsidRPr="00D45B0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3C3138" w:rsidP="00744151">
            <w:pPr>
              <w:spacing w:after="0" w:line="240" w:lineRule="auto"/>
              <w:jc w:val="both"/>
            </w:pPr>
            <w:hyperlink r:id="rId332" w:history="1">
              <w:r w:rsidR="009E21DC" w:rsidRPr="00F07152">
                <w:rPr>
                  <w:rStyle w:val="Hyperlink"/>
                  <w:rFonts w:cs="Arial"/>
                  <w:color w:val="auto"/>
                </w:rPr>
                <w:t>S1-140251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D45B0F" w:rsidP="00744151">
            <w:pPr>
              <w:spacing w:after="0" w:line="240" w:lineRule="auto"/>
              <w:jc w:val="both"/>
            </w:pPr>
            <w:r w:rsidRPr="00D45B0F">
              <w:t>Revised to S1-140267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Revision of S1-140051.</w:t>
            </w:r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C255B0" w:rsidRDefault="00D45B0F" w:rsidP="00744151">
            <w:pPr>
              <w:spacing w:after="0" w:line="240" w:lineRule="auto"/>
            </w:pPr>
            <w:r w:rsidRPr="00C255B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3" w:history="1">
              <w:r w:rsidR="00D45B0F" w:rsidRPr="00C255B0">
                <w:rPr>
                  <w:rStyle w:val="Hyperlink"/>
                  <w:color w:val="auto"/>
                </w:rPr>
                <w:t>S1-140267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C255B0" w:rsidP="00744151">
            <w:pPr>
              <w:spacing w:after="0" w:line="240" w:lineRule="auto"/>
              <w:jc w:val="both"/>
            </w:pPr>
            <w:r w:rsidRPr="00C255B0">
              <w:t>Revised to S1-140304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rPr>
                <w:i/>
              </w:rPr>
              <w:t>Revision of S1-140051.</w:t>
            </w:r>
          </w:p>
          <w:p w:rsidR="00D45B0F" w:rsidRPr="00C255B0" w:rsidRDefault="00D45B0F" w:rsidP="00744151">
            <w:pPr>
              <w:spacing w:after="0" w:line="240" w:lineRule="auto"/>
            </w:pPr>
            <w:r w:rsidRPr="00C255B0">
              <w:t>Revision of S1-140251.</w:t>
            </w:r>
          </w:p>
        </w:tc>
      </w:tr>
      <w:tr w:rsidR="00C255B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7A3580" w:rsidRDefault="00C255B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3C3138" w:rsidP="00744151">
            <w:pPr>
              <w:spacing w:after="0" w:line="240" w:lineRule="auto"/>
              <w:jc w:val="both"/>
            </w:pPr>
            <w:hyperlink r:id="rId334" w:history="1">
              <w:r w:rsidR="00C255B0" w:rsidRPr="007A3580">
                <w:rPr>
                  <w:rStyle w:val="Hyperlink"/>
                  <w:rFonts w:cs="Arial"/>
                  <w:color w:val="auto"/>
                </w:rPr>
                <w:t>S1-140304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China Mobile</w:t>
            </w:r>
            <w:r w:rsidR="00A6602D" w:rsidRPr="007A3580"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7A3580" w:rsidP="00744151">
            <w:pPr>
              <w:spacing w:after="0" w:line="240" w:lineRule="auto"/>
              <w:jc w:val="both"/>
            </w:pPr>
            <w:r w:rsidRPr="007A3580">
              <w:t>Revised to S1-140316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rPr>
                <w:i/>
              </w:rPr>
              <w:t>Revision of S1-140251.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t>Revision of S1-140267.</w:t>
            </w:r>
          </w:p>
        </w:tc>
      </w:tr>
      <w:tr w:rsidR="007A35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7A3580" w:rsidRDefault="007A358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3C3138" w:rsidP="00744151">
            <w:pPr>
              <w:spacing w:after="0" w:line="240" w:lineRule="auto"/>
              <w:jc w:val="both"/>
            </w:pPr>
            <w:hyperlink r:id="rId335" w:history="1">
              <w:r w:rsidR="007A3580" w:rsidRPr="003D757E">
                <w:rPr>
                  <w:rStyle w:val="Hyperlink"/>
                  <w:rFonts w:cs="Arial"/>
                  <w:color w:val="auto"/>
                </w:rPr>
                <w:t>S1-140316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China Mobile,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S1-140251.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S1-140267.</w:t>
            </w:r>
          </w:p>
          <w:p w:rsidR="007A3580" w:rsidRDefault="007A3580" w:rsidP="00744151">
            <w:pPr>
              <w:spacing w:after="0" w:line="240" w:lineRule="auto"/>
              <w:jc w:val="both"/>
            </w:pPr>
            <w:r w:rsidRPr="007A3580">
              <w:t>Revision of S1-140304.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</w:p>
          <w:p w:rsidR="007A3580" w:rsidRDefault="007A3580" w:rsidP="007A3580">
            <w:pPr>
              <w:spacing w:after="0" w:line="240" w:lineRule="auto"/>
            </w:pPr>
            <w:r>
              <w:t>Agreed to be added to the TR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</w:pPr>
            <w:r>
              <w:t>N</w:t>
            </w:r>
            <w:r w:rsidRPr="007A3580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5A18C1" w:rsidRDefault="009E21DC" w:rsidP="00744151">
            <w:pPr>
              <w:spacing w:after="0" w:line="240" w:lineRule="auto"/>
            </w:pPr>
            <w:r w:rsidRPr="005A18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3C3138" w:rsidP="00744151">
            <w:pPr>
              <w:spacing w:after="0" w:line="240" w:lineRule="auto"/>
              <w:jc w:val="both"/>
            </w:pPr>
            <w:hyperlink r:id="rId337" w:history="1">
              <w:r w:rsidR="009E21DC" w:rsidRPr="00F07152">
                <w:rPr>
                  <w:rStyle w:val="Hyperlink"/>
                  <w:rFonts w:cs="Arial"/>
                  <w:color w:val="auto"/>
                </w:rPr>
                <w:t>S1-140252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5A18C1" w:rsidP="00744151">
            <w:pPr>
              <w:spacing w:after="0" w:line="240" w:lineRule="auto"/>
              <w:jc w:val="both"/>
            </w:pPr>
            <w:r w:rsidRPr="005A18C1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Revision of S1-140052.</w:t>
            </w:r>
          </w:p>
        </w:tc>
      </w:tr>
      <w:tr w:rsidR="005A18C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B80532" w:rsidRDefault="005A18C1" w:rsidP="00744151">
            <w:pPr>
              <w:spacing w:after="0" w:line="240" w:lineRule="auto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8" w:history="1">
              <w:r w:rsidR="005A18C1" w:rsidRPr="00B80532">
                <w:rPr>
                  <w:rStyle w:val="Hyperlink"/>
                  <w:color w:val="auto"/>
                </w:rPr>
                <w:t>S1-140268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China Mobile</w:t>
            </w:r>
            <w:r w:rsidR="00B80532">
              <w:t xml:space="preserve">, </w:t>
            </w:r>
            <w:r w:rsidR="00B80532">
              <w:rPr>
                <w:rFonts w:eastAsia="SimSun" w:hint="eastAsia"/>
                <w:lang w:eastAsia="zh-CN"/>
              </w:rPr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S1-140305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rPr>
                <w:i/>
              </w:rPr>
              <w:t>Revision of S1-140052.</w:t>
            </w:r>
          </w:p>
          <w:p w:rsidR="005A18C1" w:rsidRPr="00B80532" w:rsidRDefault="005A18C1" w:rsidP="00744151">
            <w:pPr>
              <w:spacing w:after="0" w:line="240" w:lineRule="auto"/>
            </w:pPr>
            <w:r w:rsidRPr="00B80532">
              <w:t>Revision of S1-140252</w:t>
            </w:r>
            <w:r w:rsidR="00B80532" w:rsidRPr="00B80532">
              <w:t xml:space="preserve"> and S1-140270</w:t>
            </w:r>
            <w:r w:rsidRPr="00B80532">
              <w:t>.</w:t>
            </w:r>
          </w:p>
        </w:tc>
      </w:tr>
      <w:tr w:rsidR="00B80532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737FEF" w:rsidRDefault="00B80532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3C3138" w:rsidP="00744151">
            <w:pPr>
              <w:spacing w:after="0" w:line="240" w:lineRule="auto"/>
              <w:jc w:val="both"/>
            </w:pPr>
            <w:hyperlink r:id="rId339" w:history="1">
              <w:r w:rsidR="00B80532" w:rsidRPr="00737FEF">
                <w:rPr>
                  <w:rStyle w:val="Hyperlink"/>
                  <w:rFonts w:cs="Arial"/>
                  <w:color w:val="auto"/>
                </w:rPr>
                <w:t>S1-140305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China Mobile</w:t>
            </w:r>
            <w:r w:rsidRPr="00737FEF">
              <w:rPr>
                <w:rFonts w:eastAsia="SimSun"/>
                <w:lang w:eastAsia="zh-CN"/>
              </w:rPr>
              <w:t>, China Unicom</w:t>
            </w:r>
            <w:r w:rsidR="00136C27" w:rsidRPr="00737FEF">
              <w:rPr>
                <w:rFonts w:eastAsia="SimSun"/>
                <w:lang w:eastAsia="zh-CN"/>
              </w:rPr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737FEF" w:rsidP="00744151">
            <w:pPr>
              <w:spacing w:after="0" w:line="240" w:lineRule="auto"/>
              <w:jc w:val="both"/>
            </w:pPr>
            <w:r w:rsidRPr="00737FEF">
              <w:t>Revised to S1-140317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rPr>
                <w:i/>
              </w:rPr>
              <w:t>Revision of S1-140252 and S1-140270.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t>Revision of S1-140268.</w:t>
            </w:r>
          </w:p>
        </w:tc>
      </w:tr>
      <w:tr w:rsidR="00737F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737FEF" w:rsidRDefault="00737FEF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3C3138" w:rsidP="00744151">
            <w:pPr>
              <w:spacing w:after="0" w:line="240" w:lineRule="auto"/>
              <w:jc w:val="both"/>
            </w:pPr>
            <w:hyperlink r:id="rId340" w:history="1">
              <w:r w:rsidR="00737FEF" w:rsidRPr="003D757E">
                <w:rPr>
                  <w:rStyle w:val="Hyperlink"/>
                  <w:rFonts w:cs="Arial"/>
                  <w:color w:val="auto"/>
                </w:rPr>
                <w:t>S1-140317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China Mobile, China Unicom,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S1-140252 and S1-140270.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S1-140268.</w:t>
            </w:r>
          </w:p>
          <w:p w:rsidR="00737FEF" w:rsidRDefault="00737FEF" w:rsidP="00744151">
            <w:pPr>
              <w:spacing w:after="0" w:line="240" w:lineRule="auto"/>
              <w:jc w:val="both"/>
            </w:pPr>
            <w:r w:rsidRPr="00737FEF">
              <w:t>Revision of S1-140305.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</w:p>
          <w:p w:rsidR="00737FEF" w:rsidRDefault="00737FEF" w:rsidP="00737FEF">
            <w:pPr>
              <w:spacing w:after="0" w:line="240" w:lineRule="auto"/>
            </w:pPr>
            <w:r>
              <w:t>Agreed to be added to the TR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</w:pPr>
            <w:r>
              <w:t>N</w:t>
            </w:r>
            <w:r w:rsidRPr="00737FEF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810A9" w:rsidRDefault="00775E77" w:rsidP="007810A9">
            <w:pPr>
              <w:pStyle w:val="Heading2"/>
            </w:pPr>
            <w:bookmarkStart w:id="126" w:name="_Ref377239923"/>
            <w:bookmarkStart w:id="127" w:name="_Toc378052464"/>
            <w:r w:rsidRPr="00851525">
              <w:lastRenderedPageBreak/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341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26"/>
            <w:bookmarkEnd w:id="127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A27EF" w:rsidRDefault="00775E77" w:rsidP="00744151">
            <w:pPr>
              <w:spacing w:after="0" w:line="240" w:lineRule="auto"/>
            </w:pPr>
            <w:r w:rsidRPr="002A27E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Skeleton TR for FS_MBSP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A27EF" w:rsidP="00744151">
            <w:pPr>
              <w:spacing w:after="0" w:line="240" w:lineRule="auto"/>
              <w:jc w:val="both"/>
            </w:pPr>
            <w:r w:rsidRPr="002A27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2A27E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2D5DA9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43" w:history="1">
              <w:r w:rsidRPr="003D757E">
                <w:rPr>
                  <w:rStyle w:val="Hyperlink"/>
                  <w:rFonts w:cs="Arial"/>
                  <w:color w:val="auto"/>
                </w:rPr>
                <w:t>S1-140279</w:t>
              </w:r>
            </w:hyperlink>
          </w:p>
        </w:tc>
      </w:tr>
      <w:tr w:rsidR="006E0AB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2303BA" w:rsidRDefault="006E0AB8" w:rsidP="00744151">
            <w:pPr>
              <w:spacing w:after="0" w:line="240" w:lineRule="auto"/>
            </w:pPr>
            <w:r w:rsidRPr="002303B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3C3138" w:rsidP="00744151">
            <w:pPr>
              <w:spacing w:after="0" w:line="240" w:lineRule="auto"/>
              <w:jc w:val="both"/>
            </w:pPr>
            <w:hyperlink r:id="rId344" w:history="1">
              <w:r w:rsidR="006E0AB8" w:rsidRPr="003D757E">
                <w:rPr>
                  <w:rStyle w:val="Hyperlink"/>
                  <w:rFonts w:cs="Arial"/>
                  <w:color w:val="auto"/>
                </w:rPr>
                <w:t>S1-140279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TR22.815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2303BA" w:rsidP="00744151">
            <w:pPr>
              <w:spacing w:after="0" w:line="240" w:lineRule="auto"/>
              <w:jc w:val="both"/>
            </w:pPr>
            <w:r w:rsidRPr="002303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03BA" w:rsidRDefault="002303B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6E0AB8" w:rsidRPr="003D757E" w:rsidRDefault="002303BA" w:rsidP="00744151">
            <w:pPr>
              <w:spacing w:after="0" w:line="240" w:lineRule="auto"/>
              <w:jc w:val="both"/>
            </w:pPr>
            <w:r>
              <w:t>N</w:t>
            </w:r>
            <w:r w:rsidRPr="002303BA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5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D05BA" w:rsidP="00744151">
            <w:pPr>
              <w:spacing w:after="0" w:line="240" w:lineRule="auto"/>
              <w:jc w:val="both"/>
            </w:pPr>
            <w:r w:rsidRPr="00ED05BA">
              <w:t>Revised to S1-140280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</w:p>
        </w:tc>
      </w:tr>
      <w:tr w:rsidR="00ED05B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ED05BA" w:rsidRDefault="00ED05BA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3C3138" w:rsidP="00744151">
            <w:pPr>
              <w:spacing w:after="0" w:line="240" w:lineRule="auto"/>
              <w:jc w:val="both"/>
            </w:pPr>
            <w:hyperlink r:id="rId346" w:history="1">
              <w:r w:rsidR="00ED05BA" w:rsidRPr="002D5DA9">
                <w:rPr>
                  <w:rStyle w:val="Hyperlink"/>
                  <w:rFonts w:cs="Arial"/>
                  <w:color w:val="auto"/>
                </w:rPr>
                <w:t>S1-140280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Default="00ED05BA" w:rsidP="00744151">
            <w:pPr>
              <w:spacing w:after="0" w:line="240" w:lineRule="auto"/>
            </w:pPr>
            <w:r w:rsidRPr="00ED05BA">
              <w:t>Revision of S1-140114.</w:t>
            </w:r>
          </w:p>
          <w:p w:rsidR="00ED05BA" w:rsidRPr="00ED05BA" w:rsidRDefault="00ED05BA" w:rsidP="00744151">
            <w:pPr>
              <w:spacing w:after="0" w:line="240" w:lineRule="auto"/>
            </w:pPr>
          </w:p>
          <w:p w:rsidR="00ED05BA" w:rsidRDefault="00ED05BA" w:rsidP="00744151">
            <w:pPr>
              <w:spacing w:after="0" w:line="240" w:lineRule="auto"/>
            </w:pPr>
            <w:r>
              <w:t>Agreed to be added to the TR</w:t>
            </w:r>
          </w:p>
          <w:p w:rsidR="00ED05BA" w:rsidRPr="00ED05BA" w:rsidRDefault="00ED05BA" w:rsidP="00744151">
            <w:pPr>
              <w:spacing w:after="0" w:line="240" w:lineRule="auto"/>
            </w:pPr>
            <w:r>
              <w:t>N</w:t>
            </w:r>
            <w:r w:rsidRPr="00ED05BA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  <w:r w:rsidRPr="00F66F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7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F66F85" w:rsidP="00744151">
            <w:pPr>
              <w:spacing w:after="0" w:line="240" w:lineRule="auto"/>
              <w:jc w:val="both"/>
            </w:pPr>
            <w:r w:rsidRPr="00F66F85">
              <w:t>Revised to S1-140281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</w:p>
        </w:tc>
      </w:tr>
      <w:tr w:rsidR="00F66F8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1C37E3" w:rsidRDefault="00F66F85" w:rsidP="00744151">
            <w:pPr>
              <w:spacing w:after="0" w:line="240" w:lineRule="auto"/>
            </w:pPr>
            <w:r w:rsidRPr="001C37E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3C3138" w:rsidP="00744151">
            <w:pPr>
              <w:spacing w:after="0" w:line="240" w:lineRule="auto"/>
              <w:jc w:val="both"/>
            </w:pPr>
            <w:hyperlink r:id="rId348" w:history="1">
              <w:r w:rsidR="00F66F85" w:rsidRPr="001C37E3">
                <w:rPr>
                  <w:rStyle w:val="Hyperlink"/>
                  <w:rFonts w:cs="Arial"/>
                  <w:color w:val="auto"/>
                </w:rPr>
                <w:t>S1-140281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1C37E3" w:rsidP="00744151">
            <w:pPr>
              <w:spacing w:after="0" w:line="240" w:lineRule="auto"/>
              <w:jc w:val="both"/>
            </w:pPr>
            <w:r w:rsidRPr="001C37E3">
              <w:t>Revised to S1-140298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Revision of S1-140115.</w:t>
            </w:r>
          </w:p>
        </w:tc>
      </w:tr>
      <w:tr w:rsidR="001C37E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25732B" w:rsidRDefault="001C37E3" w:rsidP="00744151">
            <w:pPr>
              <w:spacing w:after="0" w:line="240" w:lineRule="auto"/>
            </w:pPr>
            <w:r w:rsidRPr="0025732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3C3138" w:rsidP="00744151">
            <w:pPr>
              <w:spacing w:after="0" w:line="240" w:lineRule="auto"/>
              <w:jc w:val="both"/>
            </w:pPr>
            <w:hyperlink r:id="rId349" w:history="1">
              <w:r w:rsidR="001C37E3" w:rsidRPr="0025732B">
                <w:rPr>
                  <w:rStyle w:val="Hyperlink"/>
                  <w:rFonts w:cs="Arial"/>
                  <w:color w:val="auto"/>
                </w:rPr>
                <w:t>S1-140298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25732B" w:rsidP="00744151">
            <w:pPr>
              <w:spacing w:after="0" w:line="240" w:lineRule="auto"/>
              <w:jc w:val="both"/>
            </w:pPr>
            <w:r w:rsidRPr="0025732B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rPr>
                <w:i/>
              </w:rPr>
              <w:t>Revision of S1-140115.</w:t>
            </w:r>
          </w:p>
          <w:p w:rsidR="001C37E3" w:rsidRDefault="001C37E3" w:rsidP="00744151">
            <w:pPr>
              <w:spacing w:after="0" w:line="240" w:lineRule="auto"/>
              <w:jc w:val="both"/>
            </w:pPr>
            <w:r w:rsidRPr="0025732B">
              <w:t>Revision of S1-140281.</w:t>
            </w:r>
          </w:p>
          <w:p w:rsidR="0025732B" w:rsidRPr="0025732B" w:rsidRDefault="0025732B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0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</w:p>
        </w:tc>
      </w:tr>
      <w:tr w:rsidR="008637B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F44E5B" w:rsidRDefault="008637BC" w:rsidP="00744151">
            <w:pPr>
              <w:spacing w:after="0" w:line="240" w:lineRule="auto"/>
            </w:pPr>
            <w:r w:rsidRPr="00F44E5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3C3138" w:rsidP="00744151">
            <w:pPr>
              <w:spacing w:after="0" w:line="240" w:lineRule="auto"/>
              <w:jc w:val="both"/>
            </w:pPr>
            <w:hyperlink r:id="rId351" w:history="1">
              <w:r w:rsidR="008637BC" w:rsidRPr="002D5DA9">
                <w:rPr>
                  <w:rStyle w:val="Hyperlink"/>
                  <w:rFonts w:cs="Arial"/>
                  <w:color w:val="auto"/>
                </w:rPr>
                <w:t>S1-140269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F44E5B" w:rsidP="00744151">
            <w:pPr>
              <w:spacing w:after="0" w:line="240" w:lineRule="auto"/>
              <w:jc w:val="both"/>
            </w:pPr>
            <w:r w:rsidRPr="00F44E5B">
              <w:t>Revised to S1-140282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Revision of S1-140117.</w:t>
            </w:r>
          </w:p>
        </w:tc>
      </w:tr>
      <w:tr w:rsidR="00F44E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532498" w:rsidRDefault="00F44E5B" w:rsidP="00744151">
            <w:pPr>
              <w:spacing w:after="0" w:line="240" w:lineRule="auto"/>
            </w:pPr>
            <w:r w:rsidRPr="005324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2" w:history="1">
              <w:r w:rsidR="00F44E5B" w:rsidRPr="00532498">
                <w:rPr>
                  <w:rStyle w:val="Hyperlink"/>
                  <w:color w:val="auto"/>
                </w:rPr>
                <w:t>S1-140282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>
            <w:pPr>
              <w:spacing w:after="0" w:line="240" w:lineRule="auto"/>
              <w:jc w:val="both"/>
            </w:pPr>
            <w:r w:rsidRPr="00532498">
              <w:t xml:space="preserve">Use Case on Streaming </w:t>
            </w:r>
            <w:r w:rsidR="00532498">
              <w:t>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532498" w:rsidP="00744151">
            <w:pPr>
              <w:spacing w:after="0" w:line="240" w:lineRule="auto"/>
              <w:jc w:val="both"/>
            </w:pPr>
            <w:r w:rsidRPr="00532498">
              <w:t>Revised to S1-140302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rPr>
                <w:i/>
              </w:rPr>
              <w:t>Revision of S1-140117.</w:t>
            </w:r>
          </w:p>
          <w:p w:rsidR="00F44E5B" w:rsidRPr="00532498" w:rsidRDefault="00F44E5B" w:rsidP="00744151">
            <w:pPr>
              <w:spacing w:after="0" w:line="240" w:lineRule="auto"/>
              <w:jc w:val="both"/>
            </w:pPr>
            <w:r w:rsidRPr="00532498">
              <w:t>Revision of S1-140269.</w:t>
            </w:r>
          </w:p>
        </w:tc>
      </w:tr>
      <w:tr w:rsidR="005324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73A32" w:rsidRDefault="00532498" w:rsidP="00744151">
            <w:pPr>
              <w:spacing w:after="0" w:line="240" w:lineRule="auto"/>
            </w:pPr>
            <w:r w:rsidRPr="00373A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3C3138" w:rsidP="00744151">
            <w:pPr>
              <w:spacing w:after="0" w:line="240" w:lineRule="auto"/>
              <w:jc w:val="both"/>
            </w:pPr>
            <w:hyperlink r:id="rId353" w:history="1">
              <w:r w:rsidR="00532498" w:rsidRPr="00373A32">
                <w:rPr>
                  <w:rStyle w:val="Hyperlink"/>
                  <w:rFonts w:cs="Arial"/>
                  <w:color w:val="auto"/>
                </w:rPr>
                <w:t>S1-140302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</w:pPr>
            <w:r w:rsidRPr="00373A32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>
            <w:pPr>
              <w:spacing w:after="0" w:line="240" w:lineRule="auto"/>
              <w:jc w:val="both"/>
            </w:pPr>
            <w:r w:rsidRPr="00373A32">
              <w:t>Use Case on Streaming 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373A32" w:rsidP="00744151">
            <w:pPr>
              <w:spacing w:after="0" w:line="240" w:lineRule="auto"/>
              <w:jc w:val="both"/>
            </w:pPr>
            <w:r w:rsidRPr="00373A3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  <w:rPr>
                <w:i/>
              </w:rPr>
            </w:pPr>
            <w:r w:rsidRPr="00373A32">
              <w:rPr>
                <w:i/>
              </w:rPr>
              <w:t>Revision of S1-140117.</w:t>
            </w:r>
          </w:p>
          <w:p w:rsidR="00532498" w:rsidRPr="00373A32" w:rsidRDefault="00532498" w:rsidP="00744151">
            <w:pPr>
              <w:spacing w:after="0" w:line="240" w:lineRule="auto"/>
              <w:jc w:val="both"/>
            </w:pPr>
            <w:r w:rsidRPr="00373A32">
              <w:rPr>
                <w:i/>
              </w:rPr>
              <w:t>Revision of S1-140269.</w:t>
            </w:r>
          </w:p>
          <w:p w:rsidR="00532498" w:rsidRDefault="00532498" w:rsidP="00744151">
            <w:pPr>
              <w:spacing w:after="0" w:line="240" w:lineRule="auto"/>
              <w:jc w:val="both"/>
            </w:pPr>
            <w:r w:rsidRPr="00373A32">
              <w:t>Revision of S1-140282.</w:t>
            </w:r>
          </w:p>
          <w:p w:rsidR="00373A32" w:rsidRPr="00373A32" w:rsidRDefault="00373A3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  <w:r w:rsidRPr="00BC615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4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C615A" w:rsidP="00744151">
            <w:pPr>
              <w:spacing w:after="0" w:line="240" w:lineRule="auto"/>
              <w:jc w:val="both"/>
            </w:pPr>
            <w:r w:rsidRPr="00BC615A">
              <w:t>Revised to S1-140283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</w:p>
        </w:tc>
      </w:tr>
      <w:tr w:rsidR="00BC615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811798" w:rsidRDefault="00BC615A" w:rsidP="00744151">
            <w:pPr>
              <w:spacing w:after="0" w:line="240" w:lineRule="auto"/>
            </w:pPr>
            <w:r w:rsidRPr="008117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3C3138" w:rsidP="00744151">
            <w:pPr>
              <w:spacing w:after="0" w:line="240" w:lineRule="auto"/>
              <w:jc w:val="both"/>
            </w:pPr>
            <w:hyperlink r:id="rId355" w:history="1">
              <w:r w:rsidR="00BC615A" w:rsidRPr="00811798">
                <w:rPr>
                  <w:rStyle w:val="Hyperlink"/>
                  <w:rFonts w:cs="Arial"/>
                  <w:color w:val="auto"/>
                </w:rPr>
                <w:t>S1-140283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811798" w:rsidP="00744151">
            <w:pPr>
              <w:spacing w:after="0" w:line="240" w:lineRule="auto"/>
              <w:jc w:val="both"/>
            </w:pPr>
            <w:r w:rsidRPr="00811798">
              <w:t>Revised to S1-140303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Revision of S1-140118.</w:t>
            </w:r>
          </w:p>
        </w:tc>
      </w:tr>
      <w:tr w:rsidR="008117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884FF8" w:rsidRDefault="00811798" w:rsidP="00744151">
            <w:pPr>
              <w:spacing w:after="0" w:line="240" w:lineRule="auto"/>
            </w:pPr>
            <w:r w:rsidRPr="00884FF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3C3138" w:rsidP="00744151">
            <w:pPr>
              <w:spacing w:after="0" w:line="240" w:lineRule="auto"/>
              <w:jc w:val="both"/>
            </w:pPr>
            <w:hyperlink r:id="rId356" w:history="1">
              <w:r w:rsidR="00811798" w:rsidRPr="00884FF8">
                <w:rPr>
                  <w:rStyle w:val="Hyperlink"/>
                  <w:rFonts w:cs="Arial"/>
                  <w:color w:val="auto"/>
                </w:rPr>
                <w:t>S1-140303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84FF8" w:rsidP="00744151">
            <w:pPr>
              <w:spacing w:after="0" w:line="240" w:lineRule="auto"/>
              <w:jc w:val="both"/>
            </w:pPr>
            <w:r w:rsidRPr="00884FF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rPr>
                <w:i/>
              </w:rPr>
              <w:t>Revision of S1-140118.</w:t>
            </w:r>
          </w:p>
          <w:p w:rsidR="00811798" w:rsidRDefault="00811798" w:rsidP="00744151">
            <w:pPr>
              <w:spacing w:after="0" w:line="240" w:lineRule="auto"/>
              <w:jc w:val="both"/>
            </w:pPr>
            <w:r w:rsidRPr="00884FF8">
              <w:t>Revision of S1-140283.</w:t>
            </w:r>
          </w:p>
          <w:p w:rsidR="00884FF8" w:rsidRPr="00884FF8" w:rsidRDefault="00884FF8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8" w:name="_Toc331152538"/>
            <w:bookmarkStart w:id="129" w:name="_Toc3780524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28"/>
            <w:bookmarkEnd w:id="129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30" w:name="_Toc316030635"/>
            <w:bookmarkStart w:id="131" w:name="_Toc324137376"/>
            <w:bookmarkStart w:id="132" w:name="_Toc331152540"/>
            <w:bookmarkStart w:id="133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30"/>
            <w:bookmarkEnd w:id="131"/>
            <w:bookmarkEnd w:id="132"/>
            <w:bookmarkEnd w:id="133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4" w:name="_Toc316030636"/>
            <w:bookmarkStart w:id="135" w:name="_Toc324137377"/>
            <w:bookmarkStart w:id="136" w:name="_Toc331152541"/>
            <w:bookmarkStart w:id="137" w:name="_Ref331766726"/>
            <w:bookmarkStart w:id="138" w:name="_Ref377238128"/>
            <w:bookmarkStart w:id="139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775E77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32905" w:rsidRDefault="00775E77" w:rsidP="00744151">
            <w:pPr>
              <w:spacing w:after="0" w:line="240" w:lineRule="auto"/>
            </w:pPr>
            <w:r w:rsidRPr="00A32905">
              <w:t>WP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7" w:history="1">
              <w:r w:rsidR="00775E77" w:rsidRPr="00DD7295">
                <w:rPr>
                  <w:rStyle w:val="Hyperlink"/>
                  <w:rFonts w:cs="Arial"/>
                  <w:color w:val="auto"/>
                </w:rPr>
                <w:t>S1-140006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D7295" w:rsidRDefault="00775E77" w:rsidP="00744151">
            <w:pPr>
              <w:spacing w:after="0" w:line="240" w:lineRule="auto"/>
              <w:jc w:val="both"/>
            </w:pPr>
            <w:r w:rsidRPr="00A32905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D7295" w:rsidRDefault="00775E77" w:rsidP="00744151">
            <w:pPr>
              <w:spacing w:after="0" w:line="240" w:lineRule="auto"/>
              <w:jc w:val="both"/>
            </w:pPr>
            <w:r w:rsidRPr="00A32905">
              <w:t>Extract of the 3GPP Work Plan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D7295" w:rsidRDefault="00A32905" w:rsidP="00744151">
            <w:pPr>
              <w:spacing w:after="0" w:line="240" w:lineRule="auto"/>
              <w:jc w:val="both"/>
            </w:pPr>
            <w:r w:rsidRPr="00A3290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32905" w:rsidRDefault="00775E77" w:rsidP="00744151">
            <w:pPr>
              <w:spacing w:after="0" w:line="240" w:lineRule="auto"/>
            </w:pPr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0" w:name="_Toc324137378"/>
            <w:bookmarkStart w:id="141" w:name="_Toc331152542"/>
            <w:bookmarkStart w:id="142" w:name="_Ref331766757"/>
            <w:bookmarkStart w:id="143" w:name="_Ref377238138"/>
            <w:bookmarkStart w:id="144" w:name="_Toc378052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40"/>
            <w:bookmarkEnd w:id="141"/>
            <w:bookmarkEnd w:id="142"/>
            <w:bookmarkEnd w:id="143"/>
            <w:bookmarkEnd w:id="144"/>
          </w:p>
        </w:tc>
      </w:tr>
      <w:tr w:rsidR="00EE2049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  <w:r w:rsidRPr="00591402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8" w:history="1">
              <w:r w:rsidR="00EE2049" w:rsidRPr="00DD7295">
                <w:rPr>
                  <w:rStyle w:val="Hyperlink"/>
                  <w:rFonts w:cs="Arial"/>
                  <w:color w:val="auto"/>
                </w:rPr>
                <w:t>S1-140160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115E4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91402">
              <w:t>SEES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591402" w:rsidP="00744151">
            <w:pPr>
              <w:spacing w:after="0" w:line="240" w:lineRule="auto"/>
              <w:jc w:val="both"/>
            </w:pPr>
            <w:r w:rsidRPr="0059140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</w:p>
        </w:tc>
      </w:tr>
      <w:tr w:rsidR="00EE2049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  <w:r w:rsidRPr="00591402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9" w:history="1">
              <w:r w:rsidR="00EE2049" w:rsidRPr="00DD7295">
                <w:rPr>
                  <w:rStyle w:val="Hyperlink"/>
                  <w:rFonts w:cs="Arial"/>
                  <w:color w:val="auto"/>
                </w:rPr>
                <w:t>S1-140161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Rapporteur (US DoC)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MCPTT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591402" w:rsidP="00744151">
            <w:pPr>
              <w:spacing w:after="0" w:line="240" w:lineRule="auto"/>
              <w:jc w:val="both"/>
            </w:pPr>
            <w:r w:rsidRPr="0059140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</w:p>
        </w:tc>
      </w:tr>
      <w:tr w:rsidR="00EE2049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  <w:r w:rsidRPr="00591402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0" w:history="1">
              <w:r w:rsidR="00EE2049" w:rsidRPr="00DD7295">
                <w:rPr>
                  <w:rStyle w:val="Hyperlink"/>
                  <w:rFonts w:cs="Arial"/>
                  <w:color w:val="auto"/>
                </w:rPr>
                <w:t>S1-140162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Rapporteur 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FS_ACDC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591402" w:rsidP="00744151">
            <w:pPr>
              <w:spacing w:after="0" w:line="240" w:lineRule="auto"/>
              <w:jc w:val="both"/>
            </w:pPr>
            <w:r w:rsidRPr="0059140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</w:p>
        </w:tc>
      </w:tr>
      <w:tr w:rsidR="00EE2049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  <w:r w:rsidRPr="00591402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1" w:history="1">
              <w:r w:rsidR="00EE2049" w:rsidRPr="00DD7295">
                <w:rPr>
                  <w:rStyle w:val="Hyperlink"/>
                  <w:rFonts w:cs="Arial"/>
                  <w:color w:val="auto"/>
                </w:rPr>
                <w:t>S1-140163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EE2049" w:rsidP="00744151">
            <w:pPr>
              <w:spacing w:after="0" w:line="240" w:lineRule="auto"/>
              <w:jc w:val="both"/>
            </w:pPr>
            <w:r w:rsidRPr="00591402">
              <w:t>FS_IOPS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DD7295" w:rsidRDefault="00591402" w:rsidP="00744151">
            <w:pPr>
              <w:spacing w:after="0" w:line="240" w:lineRule="auto"/>
              <w:jc w:val="both"/>
            </w:pPr>
            <w:r w:rsidRPr="0059140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591402" w:rsidRDefault="00EE2049" w:rsidP="00744151">
            <w:pPr>
              <w:spacing w:after="0" w:line="240" w:lineRule="auto"/>
            </w:pP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3C73D1" w:rsidRDefault="00CA082D" w:rsidP="00744151">
            <w:pPr>
              <w:spacing w:after="0" w:line="240" w:lineRule="auto"/>
            </w:pPr>
            <w:r w:rsidRPr="003C73D1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3138" w:rsidP="00744151">
            <w:pPr>
              <w:spacing w:after="0" w:line="240" w:lineRule="auto"/>
              <w:jc w:val="both"/>
            </w:pPr>
            <w:hyperlink r:id="rId362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3C73D1"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3C73D1">
              <w:t>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73D1" w:rsidP="00744151">
            <w:pPr>
              <w:spacing w:after="0" w:line="240" w:lineRule="auto"/>
              <w:jc w:val="both"/>
            </w:pPr>
            <w:r w:rsidRPr="003C73D1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3C73D1" w:rsidRDefault="00CA082D" w:rsidP="00744151">
            <w:pPr>
              <w:spacing w:after="0" w:line="240" w:lineRule="auto"/>
            </w:pP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591402" w:rsidRDefault="00CA082D" w:rsidP="00744151">
            <w:pPr>
              <w:spacing w:after="0" w:line="240" w:lineRule="auto"/>
            </w:pPr>
            <w:r w:rsidRPr="00591402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3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591402">
              <w:t>Rapporteur (G&amp;D)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591402">
              <w:t>FS_MAPN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591402" w:rsidP="00744151">
            <w:pPr>
              <w:spacing w:after="0" w:line="240" w:lineRule="auto"/>
              <w:jc w:val="both"/>
            </w:pPr>
            <w:r w:rsidRPr="00591402">
              <w:t>Revised to S1-140337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591402" w:rsidRDefault="00CA082D" w:rsidP="00744151">
            <w:pPr>
              <w:spacing w:after="0" w:line="240" w:lineRule="auto"/>
            </w:pPr>
          </w:p>
        </w:tc>
      </w:tr>
      <w:tr w:rsidR="00591402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DE3794" w:rsidRDefault="00591402" w:rsidP="00744151">
            <w:pPr>
              <w:spacing w:after="0" w:line="240" w:lineRule="auto"/>
            </w:pPr>
            <w:r w:rsidRPr="00DE37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1402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4" w:history="1">
              <w:r w:rsidR="00591402" w:rsidRPr="00DD7295">
                <w:rPr>
                  <w:rStyle w:val="Hyperlink"/>
                  <w:color w:val="auto"/>
                </w:rPr>
                <w:t>S1-140337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DD7295" w:rsidRDefault="00591402" w:rsidP="00744151">
            <w:pPr>
              <w:spacing w:after="0" w:line="240" w:lineRule="auto"/>
              <w:jc w:val="both"/>
            </w:pPr>
            <w:r w:rsidRPr="00DE3794">
              <w:t>Rapporteur (G&amp;D)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DD7295" w:rsidRDefault="00591402" w:rsidP="00744151">
            <w:pPr>
              <w:spacing w:after="0" w:line="240" w:lineRule="auto"/>
              <w:jc w:val="both"/>
            </w:pPr>
            <w:r w:rsidRPr="00DE3794">
              <w:t>FS_MAPN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DD7295" w:rsidRDefault="00DE3794" w:rsidP="00744151">
            <w:pPr>
              <w:spacing w:after="0" w:line="240" w:lineRule="auto"/>
              <w:jc w:val="both"/>
            </w:pPr>
            <w:r w:rsidRPr="00DE3794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3794" w:rsidRDefault="00591402" w:rsidP="00744151">
            <w:pPr>
              <w:spacing w:after="0" w:line="240" w:lineRule="auto"/>
            </w:pPr>
            <w:r w:rsidRPr="00DE3794">
              <w:t>Revision of S1-140164.</w:t>
            </w:r>
          </w:p>
          <w:p w:rsidR="00DE3794" w:rsidRPr="00DE3794" w:rsidRDefault="00DE3794" w:rsidP="00744151">
            <w:pPr>
              <w:spacing w:after="0" w:line="240" w:lineRule="auto"/>
            </w:pPr>
          </w:p>
          <w:p w:rsidR="00DE3794" w:rsidRDefault="00DE3794" w:rsidP="00744151">
            <w:pPr>
              <w:spacing w:after="0" w:line="240" w:lineRule="auto"/>
            </w:pPr>
          </w:p>
          <w:p w:rsidR="00591402" w:rsidRPr="00DE3794" w:rsidRDefault="00DE3794" w:rsidP="00744151">
            <w:pPr>
              <w:spacing w:after="0" w:line="240" w:lineRule="auto"/>
            </w:pPr>
            <w:r>
              <w:t>N</w:t>
            </w:r>
            <w:r w:rsidRPr="00DE3794">
              <w:t>o presentation</w:t>
            </w: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3D7181" w:rsidRDefault="00CA082D" w:rsidP="00744151">
            <w:pPr>
              <w:spacing w:after="0" w:line="240" w:lineRule="auto"/>
            </w:pPr>
            <w:r w:rsidRPr="003D7181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5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3D7181">
              <w:t>Rapporteur (Intel)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3D7181">
              <w:t>FS_CSIPTO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D7181" w:rsidP="00744151">
            <w:pPr>
              <w:spacing w:after="0" w:line="240" w:lineRule="auto"/>
              <w:jc w:val="both"/>
            </w:pPr>
            <w:r w:rsidRPr="003D7181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3D7181" w:rsidRDefault="00CA082D" w:rsidP="00744151">
            <w:pPr>
              <w:spacing w:after="0" w:line="240" w:lineRule="auto"/>
            </w:pP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A15901" w:rsidRDefault="00CA082D" w:rsidP="00744151">
            <w:pPr>
              <w:spacing w:after="0" w:line="240" w:lineRule="auto"/>
            </w:pPr>
            <w:r w:rsidRPr="00A15901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6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A15901"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A15901">
              <w:t>FS_eICBD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A15901" w:rsidP="00744151">
            <w:pPr>
              <w:spacing w:after="0" w:line="240" w:lineRule="auto"/>
              <w:jc w:val="both"/>
            </w:pPr>
            <w:r w:rsidRPr="00A15901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A15901" w:rsidRDefault="00CA082D" w:rsidP="00744151">
            <w:pPr>
              <w:spacing w:after="0" w:line="240" w:lineRule="auto"/>
            </w:pP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A15901" w:rsidRDefault="00CA082D" w:rsidP="00744151">
            <w:pPr>
              <w:spacing w:after="0" w:line="240" w:lineRule="auto"/>
            </w:pPr>
            <w:r w:rsidRPr="00A15901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7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A15901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A15901">
              <w:t>FS_FMSS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DD7295" w:rsidRDefault="00A15901" w:rsidP="00744151">
            <w:pPr>
              <w:spacing w:after="0" w:line="240" w:lineRule="auto"/>
              <w:jc w:val="both"/>
            </w:pPr>
            <w:r w:rsidRPr="00A15901">
              <w:t>Revised to S1-140338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A15901" w:rsidRDefault="00CA082D" w:rsidP="00744151">
            <w:pPr>
              <w:spacing w:after="0" w:line="240" w:lineRule="auto"/>
            </w:pPr>
          </w:p>
        </w:tc>
      </w:tr>
      <w:tr w:rsidR="00A15901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A15901" w:rsidRDefault="00A15901" w:rsidP="00744151">
            <w:pPr>
              <w:spacing w:after="0" w:line="240" w:lineRule="auto"/>
            </w:pPr>
            <w:r w:rsidRPr="00A15901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15901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8" w:history="1">
              <w:r w:rsidR="00A15901" w:rsidRPr="00DD7295">
                <w:rPr>
                  <w:rStyle w:val="Hyperlink"/>
                  <w:color w:val="auto"/>
                </w:rPr>
                <w:t>S1-140338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DD7295" w:rsidRDefault="00A15901" w:rsidP="00744151">
            <w:pPr>
              <w:spacing w:after="0" w:line="240" w:lineRule="auto"/>
              <w:jc w:val="both"/>
            </w:pPr>
            <w:r w:rsidRPr="00A15901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DD7295" w:rsidRDefault="00A15901" w:rsidP="00744151">
            <w:pPr>
              <w:spacing w:after="0" w:line="240" w:lineRule="auto"/>
              <w:jc w:val="both"/>
            </w:pPr>
            <w:r w:rsidRPr="00A15901">
              <w:t>FS_FMSS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DD7295" w:rsidRDefault="00A15901" w:rsidP="00744151">
            <w:pPr>
              <w:spacing w:after="0" w:line="240" w:lineRule="auto"/>
              <w:jc w:val="both"/>
            </w:pPr>
            <w:r w:rsidRPr="00A15901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15901" w:rsidRDefault="00A15901" w:rsidP="00744151">
            <w:pPr>
              <w:spacing w:after="0" w:line="240" w:lineRule="auto"/>
            </w:pPr>
            <w:r w:rsidRPr="00A15901">
              <w:t>Revision of S1-140167.</w:t>
            </w:r>
          </w:p>
          <w:p w:rsidR="00A15901" w:rsidRPr="00A15901" w:rsidRDefault="00A15901" w:rsidP="00744151">
            <w:pPr>
              <w:spacing w:after="0" w:line="240" w:lineRule="auto"/>
            </w:pPr>
          </w:p>
          <w:p w:rsidR="00A15901" w:rsidRDefault="00A15901" w:rsidP="00744151">
            <w:pPr>
              <w:spacing w:after="0" w:line="240" w:lineRule="auto"/>
            </w:pPr>
          </w:p>
          <w:p w:rsidR="00A15901" w:rsidRPr="00A15901" w:rsidRDefault="00A15901" w:rsidP="00744151">
            <w:pPr>
              <w:spacing w:after="0" w:line="240" w:lineRule="auto"/>
            </w:pPr>
            <w:r>
              <w:t>N</w:t>
            </w:r>
            <w:r w:rsidRPr="00A15901">
              <w:t>o presentation</w:t>
            </w: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F0347E" w:rsidRDefault="00CA082D" w:rsidP="00744151">
            <w:pPr>
              <w:spacing w:after="0" w:line="240" w:lineRule="auto"/>
            </w:pPr>
            <w:r w:rsidRPr="00F0347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9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F0347E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F0347E">
              <w:t>FS_ECIP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F0347E" w:rsidP="00744151">
            <w:pPr>
              <w:spacing w:after="0" w:line="240" w:lineRule="auto"/>
              <w:jc w:val="both"/>
            </w:pPr>
            <w:r w:rsidRPr="00F0347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F0347E" w:rsidRDefault="00CA082D" w:rsidP="00744151">
            <w:pPr>
              <w:spacing w:after="0" w:line="240" w:lineRule="auto"/>
            </w:pPr>
          </w:p>
        </w:tc>
      </w:tr>
      <w:tr w:rsidR="00CA082D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F0347E" w:rsidRDefault="00CA082D" w:rsidP="00744151">
            <w:pPr>
              <w:spacing w:after="0" w:line="240" w:lineRule="auto"/>
            </w:pPr>
            <w:r w:rsidRPr="00F0347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0" w:history="1">
              <w:r w:rsidR="00CA082D" w:rsidRPr="00DD7295">
                <w:rPr>
                  <w:rStyle w:val="Hyperlink"/>
                  <w:rFonts w:cs="Arial"/>
                  <w:color w:val="auto"/>
                </w:rPr>
                <w:t>S1-140169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F0347E">
              <w:t>Rapporteur 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CA082D" w:rsidP="00744151">
            <w:pPr>
              <w:spacing w:after="0" w:line="240" w:lineRule="auto"/>
              <w:jc w:val="both"/>
            </w:pPr>
            <w:r w:rsidRPr="00F0347E">
              <w:t>FS_MBSP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DD7295" w:rsidRDefault="00F0347E" w:rsidP="00744151">
            <w:pPr>
              <w:spacing w:after="0" w:line="240" w:lineRule="auto"/>
              <w:jc w:val="both"/>
            </w:pPr>
            <w:r w:rsidRPr="00F0347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F0347E" w:rsidRDefault="00CA082D" w:rsidP="00744151">
            <w:pPr>
              <w:spacing w:after="0" w:line="240" w:lineRule="auto"/>
            </w:pPr>
          </w:p>
        </w:tc>
      </w:tr>
      <w:tr w:rsidR="00D37686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795C6E" w:rsidRDefault="00D37686" w:rsidP="00744151">
            <w:pPr>
              <w:spacing w:after="0" w:line="240" w:lineRule="auto"/>
            </w:pPr>
            <w:r w:rsidRPr="00795C6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3C3138" w:rsidP="00744151">
            <w:pPr>
              <w:spacing w:after="0" w:line="240" w:lineRule="auto"/>
              <w:jc w:val="both"/>
            </w:pPr>
            <w:hyperlink r:id="rId371" w:history="1">
              <w:r w:rsidR="00D37686" w:rsidRPr="00DD7295">
                <w:rPr>
                  <w:rStyle w:val="Hyperlink"/>
                  <w:rFonts w:cs="Arial"/>
                  <w:color w:val="auto"/>
                </w:rPr>
                <w:t>S1-140326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795C6E">
              <w:t>Rapporteur (Sprint)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795C6E">
              <w:t>FS_UC_SPOOF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795C6E" w:rsidP="00744151">
            <w:pPr>
              <w:spacing w:after="0" w:line="240" w:lineRule="auto"/>
              <w:jc w:val="both"/>
            </w:pPr>
            <w:r w:rsidRPr="00795C6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795C6E" w:rsidRDefault="00D37686" w:rsidP="00744151">
            <w:pPr>
              <w:spacing w:after="0" w:line="240" w:lineRule="auto"/>
            </w:pPr>
          </w:p>
        </w:tc>
      </w:tr>
      <w:tr w:rsidR="00D37686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923520" w:rsidRDefault="00D37686" w:rsidP="00744151">
            <w:pPr>
              <w:spacing w:after="0" w:line="240" w:lineRule="auto"/>
            </w:pPr>
            <w:r w:rsidRPr="0092352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2" w:history="1">
              <w:r w:rsidR="00D37686" w:rsidRPr="00DD7295">
                <w:rPr>
                  <w:rStyle w:val="Hyperlink"/>
                  <w:color w:val="auto"/>
                </w:rPr>
                <w:t>S1-140327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923520">
              <w:t>Rapporteur (ALU)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923520">
              <w:t>WebRTC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923520" w:rsidP="00744151">
            <w:pPr>
              <w:spacing w:after="0" w:line="240" w:lineRule="auto"/>
              <w:jc w:val="both"/>
            </w:pPr>
            <w:r w:rsidRPr="0092352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923520" w:rsidRDefault="00D37686" w:rsidP="00744151">
            <w:pPr>
              <w:spacing w:after="0" w:line="240" w:lineRule="auto"/>
            </w:pPr>
          </w:p>
        </w:tc>
      </w:tr>
      <w:tr w:rsidR="00D37686" w:rsidRPr="00432926" w:rsidTr="00DD7295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73115" w:rsidRDefault="00D37686" w:rsidP="00744151">
            <w:pPr>
              <w:spacing w:after="0" w:line="240" w:lineRule="auto"/>
            </w:pPr>
            <w:r w:rsidRPr="00D73115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3C31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3" w:history="1">
              <w:r w:rsidR="00D37686" w:rsidRPr="00DD7295">
                <w:rPr>
                  <w:rStyle w:val="Hyperlink"/>
                  <w:color w:val="auto"/>
                </w:rPr>
                <w:t>S1-140328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D73115">
              <w:t>Rapporteur (Telefonica)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37686" w:rsidP="00744151">
            <w:pPr>
              <w:spacing w:after="0" w:line="240" w:lineRule="auto"/>
              <w:jc w:val="both"/>
            </w:pPr>
            <w:r w:rsidRPr="00D73115">
              <w:t>RAN sharing for GERAN/UTRAN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DD7295" w:rsidRDefault="00D73115" w:rsidP="00744151">
            <w:pPr>
              <w:spacing w:after="0" w:line="240" w:lineRule="auto"/>
              <w:jc w:val="both"/>
            </w:pPr>
            <w:r w:rsidRPr="00D73115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D73115" w:rsidRDefault="00D37686" w:rsidP="00744151">
            <w:pPr>
              <w:spacing w:after="0" w:line="240" w:lineRule="auto"/>
            </w:pPr>
          </w:p>
        </w:tc>
      </w:tr>
      <w:tr w:rsidR="00CA082D" w:rsidRPr="00B04844" w:rsidTr="00956FD0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5" w:name="_Ref377325454"/>
            <w:bookmarkStart w:id="146" w:name="_Toc378052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45"/>
            <w:bookmarkEnd w:id="146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3C3138" w:rsidP="00744151">
            <w:pPr>
              <w:spacing w:after="0" w:line="240" w:lineRule="auto"/>
              <w:jc w:val="both"/>
            </w:pPr>
            <w:hyperlink r:id="rId374" w:history="1">
              <w:r w:rsidR="00CA082D" w:rsidRPr="00956FD0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Revised to S1-140150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FC6699" w:rsidRDefault="00CA082D" w:rsidP="00744151">
            <w:pPr>
              <w:spacing w:after="0" w:line="240" w:lineRule="auto"/>
            </w:pPr>
            <w:r w:rsidRPr="00FC66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3C3138" w:rsidP="00744151">
            <w:pPr>
              <w:spacing w:after="0" w:line="240" w:lineRule="auto"/>
              <w:jc w:val="both"/>
            </w:pPr>
            <w:hyperlink r:id="rId375" w:history="1">
              <w:r w:rsidR="00CA082D" w:rsidRPr="00FC6699">
                <w:rPr>
                  <w:rStyle w:val="Hyperlink"/>
                  <w:rFonts w:cs="Arial"/>
                  <w:color w:val="auto"/>
                </w:rPr>
                <w:t>S1-140150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Revision of S1-140116.</w:t>
            </w: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7" w:name="_Toc316030637"/>
            <w:bookmarkStart w:id="148" w:name="_Toc324137379"/>
            <w:bookmarkStart w:id="149" w:name="_Toc331152543"/>
            <w:bookmarkStart w:id="150" w:name="_Ref331766761"/>
            <w:bookmarkStart w:id="151" w:name="_Toc37805247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47"/>
            <w:bookmarkEnd w:id="148"/>
            <w:bookmarkEnd w:id="149"/>
            <w:bookmarkEnd w:id="150"/>
            <w:bookmarkEnd w:id="151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2" w:name="_Toc316030638"/>
            <w:bookmarkStart w:id="153" w:name="_Toc324137380"/>
            <w:bookmarkStart w:id="154" w:name="_Toc331152544"/>
            <w:bookmarkStart w:id="155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52"/>
            <w:bookmarkEnd w:id="153"/>
            <w:bookmarkEnd w:id="154"/>
            <w:bookmarkEnd w:id="155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6" w:name="_Toc316030639"/>
            <w:bookmarkStart w:id="157" w:name="_Toc324137381"/>
            <w:bookmarkStart w:id="158" w:name="_Toc331152545"/>
            <w:bookmarkStart w:id="159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56"/>
            <w:bookmarkEnd w:id="157"/>
            <w:bookmarkEnd w:id="158"/>
            <w:bookmarkEnd w:id="159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Pr="00F45489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0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60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1" w:name="_Toc316030641"/>
            <w:bookmarkStart w:id="162" w:name="_Toc324137383"/>
            <w:bookmarkStart w:id="163" w:name="_Toc331152547"/>
            <w:bookmarkStart w:id="164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61"/>
            <w:bookmarkEnd w:id="162"/>
            <w:bookmarkEnd w:id="163"/>
            <w:bookmarkEnd w:id="164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B51FA2">
            <w:pPr>
              <w:pStyle w:val="Heading1"/>
            </w:pPr>
            <w:bookmarkStart w:id="165" w:name="_Toc378052475"/>
            <w:r w:rsidRPr="00B51FA2">
              <w:t>Withdrawn documents (admin purposes only)</w:t>
            </w:r>
            <w:bookmarkEnd w:id="165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6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BF23B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7" w:history="1">
              <w:r w:rsidR="00CA082D" w:rsidRPr="00A44D5C">
                <w:rPr>
                  <w:rStyle w:val="Hyperlink"/>
                  <w:color w:val="auto"/>
                </w:rPr>
                <w:t>S1-140081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54528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8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S1-140043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C564A9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9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>
              <w:t xml:space="preserve">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74415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3C3138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80" w:history="1">
              <w:r w:rsidR="00CA082D" w:rsidRPr="00A44D5C">
                <w:rPr>
                  <w:rStyle w:val="Hyperlink"/>
                  <w:color w:val="auto"/>
                </w:rPr>
                <w:t>S1-140141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244E73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77C1" w:rsidRDefault="00CA082D" w:rsidP="007A5192">
            <w:pPr>
              <w:spacing w:after="0" w:line="240" w:lineRule="auto"/>
            </w:pPr>
            <w:r w:rsidRPr="0011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3C3138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381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S1-140074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New use case on Operator Controlled Service Delivery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Not available</w:t>
            </w: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4E27ED" w:rsidRDefault="00CA082D" w:rsidP="007A5192">
            <w:pPr>
              <w:spacing w:after="0" w:line="240" w:lineRule="auto"/>
            </w:pPr>
            <w:r w:rsidRPr="004E27ED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3C3138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382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S1-140122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TR22.828 on CSIPTO v0.1.0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Not available</w:t>
            </w: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B51FA2" w:rsidRDefault="00CA082D" w:rsidP="00B51FA2">
            <w:pPr>
              <w:pStyle w:val="Heading1"/>
            </w:pPr>
            <w:bookmarkStart w:id="166" w:name="_Toc372210618"/>
            <w:bookmarkStart w:id="167" w:name="_Toc378052476"/>
            <w:r>
              <w:t>D</w:t>
            </w:r>
            <w:r w:rsidRPr="00FE72A7">
              <w:t>ocument numbers to be allocated (admin purposes only)</w:t>
            </w:r>
            <w:bookmarkEnd w:id="166"/>
            <w:bookmarkEnd w:id="167"/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S1-140158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S1-140159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BD06D3" w:rsidRDefault="00BD06D3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-62523543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C7A8A" w:rsidRDefault="00FC7A8A">
          <w:pPr>
            <w:pStyle w:val="TOCHeading"/>
          </w:pPr>
          <w:r>
            <w:t>Contents</w:t>
          </w:r>
        </w:p>
        <w:p w:rsidR="002A3BB4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805243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Opening of the meeting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Previous SA1 meeting report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6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7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8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Reports and action items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0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5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and Work Items: New and Revisions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Revisions of existing WIDs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New Study and Work Items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Proposals for new work (precursor to future Study and Work Items)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5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6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Rel-12 and earlier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6" w:history="1">
            <w:r w:rsidR="002A3BB4" w:rsidRPr="00B43F86">
              <w:rPr>
                <w:rStyle w:val="Hyperlink"/>
                <w:noProof/>
              </w:rPr>
              <w:t>7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Rel-13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RSE: RAN Sharing Enhancements [SP-130330], includes FS_RSE [SP-110820]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8" w:history="1">
            <w:r w:rsidR="002A3BB4" w:rsidRPr="00B43F86">
              <w:rPr>
                <w:rStyle w:val="Hyperlink"/>
                <w:noProof/>
              </w:rPr>
              <w:t>7.2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SEES: Service Exposure and Enablement Support [SP-130505]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49" w:history="1">
            <w:r w:rsidR="002A3BB4" w:rsidRPr="00B43F86">
              <w:rPr>
                <w:rStyle w:val="Hyperlink"/>
                <w:noProof/>
              </w:rPr>
              <w:t>7.2.1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0" w:history="1">
            <w:r w:rsidR="002A3BB4" w:rsidRPr="00B43F86">
              <w:rPr>
                <w:rStyle w:val="Hyperlink"/>
                <w:noProof/>
              </w:rPr>
              <w:t>7.3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MCPTT: Mission Critical Push To Talk over LTE [SP-130728]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1" w:history="1">
            <w:r w:rsidR="002A3BB4" w:rsidRPr="00B43F86">
              <w:rPr>
                <w:rStyle w:val="Hyperlink"/>
                <w:noProof/>
              </w:rPr>
              <w:t>7.3.1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2" w:history="1">
            <w:r w:rsidR="002A3BB4" w:rsidRPr="00B43F86">
              <w:rPr>
                <w:rStyle w:val="Hyperlink"/>
                <w:noProof/>
              </w:rPr>
              <w:t>7.4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SRMMTC: Service Requirements Maintenance for MTC [SP-130600]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TEI13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5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8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5" w:history="1">
            <w:r w:rsidR="002A3BB4" w:rsidRPr="00B43F86">
              <w:rPr>
                <w:rStyle w:val="Hyperlink"/>
                <w:noProof/>
              </w:rPr>
              <w:t>8.1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FS_ACDC: Application specific congestion control for data communication [SP-130415]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6" w:history="1">
            <w:r w:rsidR="002A3BB4" w:rsidRPr="00B43F86">
              <w:rPr>
                <w:rStyle w:val="Hyperlink"/>
                <w:noProof/>
              </w:rPr>
              <w:t>8.1.1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7" w:history="1">
            <w:r w:rsidR="002A3BB4" w:rsidRPr="00B43F86">
              <w:rPr>
                <w:rStyle w:val="Hyperlink"/>
                <w:noProof/>
              </w:rPr>
              <w:t>8.2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FS_IOPS: Isolated E-UTRAN operation for Public Safety [SP-130596]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8" w:history="1">
            <w:r w:rsidR="002A3BB4" w:rsidRPr="00B43F86">
              <w:rPr>
                <w:rStyle w:val="Hyperlink"/>
                <w:noProof/>
              </w:rPr>
              <w:t>8.3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FS_MAPN: Need for multiple APNs [SP-130416]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18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9" w:history="1">
            <w:r w:rsidR="002A3BB4" w:rsidRPr="00B43F86">
              <w:rPr>
                <w:rStyle w:val="Hyperlink"/>
                <w:noProof/>
              </w:rPr>
              <w:t>8.4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FS_CSIPTO: Co-ordinated P-GW change for SIPTO [SP-130417]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19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0" w:history="1">
            <w:r w:rsidR="002A3BB4" w:rsidRPr="00B43F86">
              <w:rPr>
                <w:rStyle w:val="Hyperlink"/>
                <w:noProof/>
              </w:rPr>
              <w:t>8.5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FS_eICBD: Enhancements for infrastructure based data communication between devices [SP-130418]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61" w:history="1">
            <w:r w:rsidR="002A3BB4" w:rsidRPr="00B43F86">
              <w:rPr>
                <w:rStyle w:val="Hyperlink"/>
                <w:noProof/>
              </w:rPr>
              <w:t>8.5.1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2" w:history="1">
            <w:r w:rsidR="002A3BB4" w:rsidRPr="00B43F86">
              <w:rPr>
                <w:rStyle w:val="Hyperlink"/>
                <w:noProof/>
              </w:rPr>
              <w:t>8.6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FS_FMSS: Flexible Mobile Service Steering [SP-130597]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3" w:history="1">
            <w:r w:rsidR="002A3BB4" w:rsidRPr="00B43F86">
              <w:rPr>
                <w:rStyle w:val="Hyperlink"/>
                <w:noProof/>
              </w:rPr>
              <w:t>8.7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FS_ECIP: Enhanced Calling Information Presentation [SP-130598]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4" w:history="1">
            <w:r w:rsidR="002A3BB4" w:rsidRPr="00B43F86">
              <w:rPr>
                <w:rStyle w:val="Hyperlink"/>
                <w:noProof/>
              </w:rPr>
              <w:t>8.8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FS_MBSP: Multimedia Broadcast Supplement for PWS [SP-130599]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8.9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 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66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9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8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SA1 process improvements/updates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0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10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Next meetings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2"/>
            <w:tabs>
              <w:tab w:val="left" w:pos="10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10.1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3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Any other business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Close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5" w:history="1">
            <w:r w:rsidR="002A3BB4" w:rsidRPr="00B43F86">
              <w:rPr>
                <w:rStyle w:val="Hyperlink"/>
                <w:noProof/>
              </w:rPr>
              <w:t>13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Withdrawn documents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3C3138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6" w:history="1">
            <w:r w:rsidR="002A3BB4" w:rsidRPr="00B43F86">
              <w:rPr>
                <w:rStyle w:val="Hyperlink"/>
                <w:noProof/>
              </w:rPr>
              <w:t>14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Document numbers to be allocated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r>
            <w:rPr>
              <w:b/>
              <w:bCs/>
              <w:noProof/>
            </w:rPr>
            <w:fldChar w:fldCharType="end"/>
          </w:r>
        </w:p>
      </w:sdtContent>
    </w:sdt>
    <w:p w:rsidR="00CB00A6" w:rsidRPr="00AE4BF2" w:rsidRDefault="00CB00A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B00A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138" w:rsidRDefault="003C3138" w:rsidP="002E015E">
      <w:pPr>
        <w:spacing w:after="0" w:line="240" w:lineRule="auto"/>
      </w:pPr>
      <w:r>
        <w:separator/>
      </w:r>
    </w:p>
  </w:endnote>
  <w:endnote w:type="continuationSeparator" w:id="0">
    <w:p w:rsidR="003C3138" w:rsidRDefault="003C3138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138" w:rsidRDefault="003C3138" w:rsidP="002E015E">
      <w:pPr>
        <w:spacing w:after="0" w:line="240" w:lineRule="auto"/>
      </w:pPr>
      <w:r>
        <w:separator/>
      </w:r>
    </w:p>
  </w:footnote>
  <w:footnote w:type="continuationSeparator" w:id="0">
    <w:p w:rsidR="003C3138" w:rsidRDefault="003C3138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31075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6A4"/>
    <w:rsid w:val="00103D7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91341"/>
    <w:rsid w:val="0019168B"/>
    <w:rsid w:val="00192529"/>
    <w:rsid w:val="001939AF"/>
    <w:rsid w:val="00194B7D"/>
    <w:rsid w:val="00194E1C"/>
    <w:rsid w:val="0019617A"/>
    <w:rsid w:val="00197403"/>
    <w:rsid w:val="001A19C5"/>
    <w:rsid w:val="001A19F9"/>
    <w:rsid w:val="001A22D4"/>
    <w:rsid w:val="001A5FF0"/>
    <w:rsid w:val="001A7842"/>
    <w:rsid w:val="001A7A33"/>
    <w:rsid w:val="001B21A1"/>
    <w:rsid w:val="001B2540"/>
    <w:rsid w:val="001B789C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3B"/>
    <w:rsid w:val="00290C58"/>
    <w:rsid w:val="0029104D"/>
    <w:rsid w:val="00291CC5"/>
    <w:rsid w:val="00293390"/>
    <w:rsid w:val="00296D3A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13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3D3C"/>
    <w:rsid w:val="00414F4A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640E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615E"/>
    <w:rsid w:val="005174D7"/>
    <w:rsid w:val="00517B0F"/>
    <w:rsid w:val="00517C6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A29"/>
    <w:rsid w:val="00580740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4667"/>
    <w:rsid w:val="00665817"/>
    <w:rsid w:val="00666625"/>
    <w:rsid w:val="00666D4C"/>
    <w:rsid w:val="00666D7B"/>
    <w:rsid w:val="006705AA"/>
    <w:rsid w:val="00671E7E"/>
    <w:rsid w:val="006722CF"/>
    <w:rsid w:val="00672E85"/>
    <w:rsid w:val="006741F2"/>
    <w:rsid w:val="00675A41"/>
    <w:rsid w:val="0067685E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4C6F"/>
    <w:rsid w:val="007157C4"/>
    <w:rsid w:val="007204B6"/>
    <w:rsid w:val="00720676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2921"/>
    <w:rsid w:val="00762CF0"/>
    <w:rsid w:val="00763606"/>
    <w:rsid w:val="007654D5"/>
    <w:rsid w:val="00765945"/>
    <w:rsid w:val="0077046D"/>
    <w:rsid w:val="007718B6"/>
    <w:rsid w:val="007723E5"/>
    <w:rsid w:val="00772968"/>
    <w:rsid w:val="007732FC"/>
    <w:rsid w:val="00773A98"/>
    <w:rsid w:val="00774369"/>
    <w:rsid w:val="00775250"/>
    <w:rsid w:val="00775E77"/>
    <w:rsid w:val="00780E10"/>
    <w:rsid w:val="00780EA6"/>
    <w:rsid w:val="007810A9"/>
    <w:rsid w:val="0078215B"/>
    <w:rsid w:val="007832C4"/>
    <w:rsid w:val="0078566E"/>
    <w:rsid w:val="00785CA0"/>
    <w:rsid w:val="00786063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1389"/>
    <w:rsid w:val="008B172B"/>
    <w:rsid w:val="008B23B3"/>
    <w:rsid w:val="008B2A24"/>
    <w:rsid w:val="008B47FC"/>
    <w:rsid w:val="008B7963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46BE"/>
    <w:rsid w:val="00975263"/>
    <w:rsid w:val="0097526E"/>
    <w:rsid w:val="009772E4"/>
    <w:rsid w:val="009776E8"/>
    <w:rsid w:val="0098014B"/>
    <w:rsid w:val="009857BC"/>
    <w:rsid w:val="009863AF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F94"/>
    <w:rsid w:val="00B24E26"/>
    <w:rsid w:val="00B2619A"/>
    <w:rsid w:val="00B26A1B"/>
    <w:rsid w:val="00B26B8C"/>
    <w:rsid w:val="00B27F00"/>
    <w:rsid w:val="00B31A1D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7556"/>
    <w:rsid w:val="00C475A7"/>
    <w:rsid w:val="00C476F1"/>
    <w:rsid w:val="00C47F53"/>
    <w:rsid w:val="00C51952"/>
    <w:rsid w:val="00C549CC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991"/>
    <w:rsid w:val="00CC0560"/>
    <w:rsid w:val="00CC0632"/>
    <w:rsid w:val="00CC0B4F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6765"/>
    <w:rsid w:val="00CF7F25"/>
    <w:rsid w:val="00D01C8E"/>
    <w:rsid w:val="00D02BA2"/>
    <w:rsid w:val="00D02D97"/>
    <w:rsid w:val="00D036FE"/>
    <w:rsid w:val="00D03D78"/>
    <w:rsid w:val="00D05DB4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28C8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BDE"/>
    <w:rsid w:val="00E947E3"/>
    <w:rsid w:val="00E95E7E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4575"/>
    <w:rsid w:val="00F84E3F"/>
    <w:rsid w:val="00F855A9"/>
    <w:rsid w:val="00F85D8A"/>
    <w:rsid w:val="00F908C8"/>
    <w:rsid w:val="00F9283E"/>
    <w:rsid w:val="00F93BD0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Mona\SA1\SA1%2365%20Taipei\docs\S1-140093.zip" TargetMode="External"/><Relationship Id="rId299" Type="http://schemas.openxmlformats.org/officeDocument/2006/relationships/hyperlink" Target="docs\S1-140311.zip" TargetMode="External"/><Relationship Id="rId303" Type="http://schemas.openxmlformats.org/officeDocument/2006/relationships/hyperlink" Target="file:///C:\Mona\SA1\SA1%2365%20Taipei\docs\S1-140073.zip" TargetMode="External"/><Relationship Id="rId21" Type="http://schemas.openxmlformats.org/officeDocument/2006/relationships/hyperlink" Target="file:///C:\Mona\SA1\SA1%2365%20Taipei\docs\S1-140130.zip" TargetMode="External"/><Relationship Id="rId42" Type="http://schemas.openxmlformats.org/officeDocument/2006/relationships/hyperlink" Target="docs\S1-140154.zip" TargetMode="External"/><Relationship Id="rId63" Type="http://schemas.openxmlformats.org/officeDocument/2006/relationships/hyperlink" Target="file:///C:\Mona\SA1\SA1%2365%20Taipei\docs\S1-140133.zip" TargetMode="External"/><Relationship Id="rId84" Type="http://schemas.openxmlformats.org/officeDocument/2006/relationships/hyperlink" Target="docs\S1-140225.zip" TargetMode="External"/><Relationship Id="rId138" Type="http://schemas.openxmlformats.org/officeDocument/2006/relationships/hyperlink" Target="docs\S1-140309.zip" TargetMode="External"/><Relationship Id="rId159" Type="http://schemas.openxmlformats.org/officeDocument/2006/relationships/hyperlink" Target="file:///C:\Mona\SA1\SA1%2365%20Taipei\docs\S1-140102.zip" TargetMode="External"/><Relationship Id="rId324" Type="http://schemas.openxmlformats.org/officeDocument/2006/relationships/hyperlink" Target="http://www.3gpp.org/ftp/tsg_sa/TSG_SA/TSGS_62/Docs/SP-130598.zip" TargetMode="External"/><Relationship Id="rId345" Type="http://schemas.openxmlformats.org/officeDocument/2006/relationships/hyperlink" Target="file:///C:\Mona\SA1\SA1%2365%20Taipei\docs\S1-140114.zip" TargetMode="External"/><Relationship Id="rId366" Type="http://schemas.openxmlformats.org/officeDocument/2006/relationships/hyperlink" Target="docs\S1-140166.zip" TargetMode="External"/><Relationship Id="rId170" Type="http://schemas.openxmlformats.org/officeDocument/2006/relationships/hyperlink" Target="http://www.3gpp.org/ftp/tsg_sa/TSG_SA/TSGS_62/Docs/SP-130600.zip" TargetMode="External"/><Relationship Id="rId191" Type="http://schemas.openxmlformats.org/officeDocument/2006/relationships/hyperlink" Target="docs\S1-140199.zip" TargetMode="External"/><Relationship Id="rId205" Type="http://schemas.openxmlformats.org/officeDocument/2006/relationships/hyperlink" Target="file:///C:\Mona\SA1\SA1%2365%20Taipei\docs\S1-140065.zip" TargetMode="External"/><Relationship Id="rId226" Type="http://schemas.openxmlformats.org/officeDocument/2006/relationships/hyperlink" Target="file:///C:\Mona\SA1\SA1%2365%20Taipei\docs\S1-140083.zip" TargetMode="External"/><Relationship Id="rId247" Type="http://schemas.openxmlformats.org/officeDocument/2006/relationships/hyperlink" Target="docs\S1-140320.zip" TargetMode="External"/><Relationship Id="rId107" Type="http://schemas.openxmlformats.org/officeDocument/2006/relationships/hyperlink" Target="docs\S1-140234.zip" TargetMode="External"/><Relationship Id="rId268" Type="http://schemas.openxmlformats.org/officeDocument/2006/relationships/hyperlink" Target="file:///C:\Mona\SA1\SA1%2365%20Taipei\docs\S1-140029.zip" TargetMode="External"/><Relationship Id="rId289" Type="http://schemas.openxmlformats.org/officeDocument/2006/relationships/hyperlink" Target="docs\S1-140214.zip" TargetMode="External"/><Relationship Id="rId11" Type="http://schemas.openxmlformats.org/officeDocument/2006/relationships/hyperlink" Target="http://www.3gpp.org/ftp/Specs/html-info/FeatureListFrameSet.htm" TargetMode="External"/><Relationship Id="rId32" Type="http://schemas.openxmlformats.org/officeDocument/2006/relationships/hyperlink" Target="file:///C:\Mona\SA1\SA1%2365%20Taipei\docs\S1-140046.zip" TargetMode="External"/><Relationship Id="rId53" Type="http://schemas.openxmlformats.org/officeDocument/2006/relationships/hyperlink" Target="docs\S1-140145.zip" TargetMode="External"/><Relationship Id="rId74" Type="http://schemas.openxmlformats.org/officeDocument/2006/relationships/hyperlink" Target="docs\S1-140129.zip" TargetMode="External"/><Relationship Id="rId128" Type="http://schemas.openxmlformats.org/officeDocument/2006/relationships/hyperlink" Target="file:///C:\Mona\SA1\SA1%2365%20Taipei\docs\S1-140042.zip" TargetMode="External"/><Relationship Id="rId149" Type="http://schemas.openxmlformats.org/officeDocument/2006/relationships/hyperlink" Target="docs\S1-140232.zip" TargetMode="External"/><Relationship Id="rId314" Type="http://schemas.openxmlformats.org/officeDocument/2006/relationships/hyperlink" Target="file:///C:\Mona\SA1\SA1%2365%20Taipei\docs\S1-140077.zip" TargetMode="External"/><Relationship Id="rId335" Type="http://schemas.openxmlformats.org/officeDocument/2006/relationships/hyperlink" Target="docs\S1-140316.zip" TargetMode="External"/><Relationship Id="rId356" Type="http://schemas.openxmlformats.org/officeDocument/2006/relationships/hyperlink" Target="docs\S1-140303.zip" TargetMode="External"/><Relationship Id="rId377" Type="http://schemas.openxmlformats.org/officeDocument/2006/relationships/hyperlink" Target="file:///C:\Mona\SA1\SA1%2365%20Taipei\docs\S1-140081.zip" TargetMode="External"/><Relationship Id="rId5" Type="http://schemas.openxmlformats.org/officeDocument/2006/relationships/settings" Target="settings.xml"/><Relationship Id="rId95" Type="http://schemas.openxmlformats.org/officeDocument/2006/relationships/hyperlink" Target="file:///C:\Mona\SA1\SA1%2365%20Taipei\docs\S1-140127.zip" TargetMode="External"/><Relationship Id="rId160" Type="http://schemas.openxmlformats.org/officeDocument/2006/relationships/hyperlink" Target="docs\S1-140186.zip" TargetMode="External"/><Relationship Id="rId181" Type="http://schemas.openxmlformats.org/officeDocument/2006/relationships/hyperlink" Target="file:///C:\Mona\SA1\SA1%2365%20Taipei\docs\S1-140106.zip" TargetMode="External"/><Relationship Id="rId216" Type="http://schemas.openxmlformats.org/officeDocument/2006/relationships/hyperlink" Target="file:///C:\Mona\SA1\SA1%2365%20Taipei\docs\S1-140069.zip" TargetMode="External"/><Relationship Id="rId237" Type="http://schemas.openxmlformats.org/officeDocument/2006/relationships/hyperlink" Target="file:///C:\Mona\SA1\SA1%2365%20Taipei\docs\S1-140087.zip" TargetMode="External"/><Relationship Id="rId258" Type="http://schemas.openxmlformats.org/officeDocument/2006/relationships/hyperlink" Target="docs\S1-140313.zip" TargetMode="External"/><Relationship Id="rId279" Type="http://schemas.openxmlformats.org/officeDocument/2006/relationships/hyperlink" Target="file:///C:\Mona\SA1\SA1%2365%20Taipei\docs\S1-140022.zip" TargetMode="External"/><Relationship Id="rId22" Type="http://schemas.openxmlformats.org/officeDocument/2006/relationships/hyperlink" Target="file:///C:\Mona\SA1\SA1%2365%20Taipei\docs\S1-140131.zip" TargetMode="External"/><Relationship Id="rId43" Type="http://schemas.openxmlformats.org/officeDocument/2006/relationships/hyperlink" Target="file:///C:\Mona\SA1\SA1%2365%20Taipei\docs\S1-140048.zip" TargetMode="External"/><Relationship Id="rId64" Type="http://schemas.openxmlformats.org/officeDocument/2006/relationships/hyperlink" Target="file:///C:\Mona\SA1\SA1%2365%20Taipei\docs\S1-140011.zip" TargetMode="External"/><Relationship Id="rId118" Type="http://schemas.openxmlformats.org/officeDocument/2006/relationships/hyperlink" Target="docs\S1-140243.zip" TargetMode="External"/><Relationship Id="rId139" Type="http://schemas.openxmlformats.org/officeDocument/2006/relationships/hyperlink" Target="docs\S1-140333.zip" TargetMode="External"/><Relationship Id="rId290" Type="http://schemas.openxmlformats.org/officeDocument/2006/relationships/hyperlink" Target="docs\S1-140310.zip" TargetMode="External"/><Relationship Id="rId304" Type="http://schemas.openxmlformats.org/officeDocument/2006/relationships/hyperlink" Target="docs\S1-140235.zip" TargetMode="External"/><Relationship Id="rId325" Type="http://schemas.openxmlformats.org/officeDocument/2006/relationships/hyperlink" Target="file:///C:\Mona\SA1\SA1%2365%20Taipei\docs\S1-140050.zip" TargetMode="External"/><Relationship Id="rId346" Type="http://schemas.openxmlformats.org/officeDocument/2006/relationships/hyperlink" Target="docs\S1-140280.zip" TargetMode="External"/><Relationship Id="rId367" Type="http://schemas.openxmlformats.org/officeDocument/2006/relationships/hyperlink" Target="docs\S1-140167.zip" TargetMode="External"/><Relationship Id="rId85" Type="http://schemas.openxmlformats.org/officeDocument/2006/relationships/hyperlink" Target="docs\S1-140291.zip" TargetMode="External"/><Relationship Id="rId150" Type="http://schemas.openxmlformats.org/officeDocument/2006/relationships/hyperlink" Target="docs\S1-140182.zip" TargetMode="External"/><Relationship Id="rId171" Type="http://schemas.openxmlformats.org/officeDocument/2006/relationships/hyperlink" Target="http://www.3gpp.org/ftp/tsg_sa/TSG_SA/TSGS_61/Docs/SP-130415.zip" TargetMode="External"/><Relationship Id="rId192" Type="http://schemas.openxmlformats.org/officeDocument/2006/relationships/hyperlink" Target="file:///C:\Mona\SA1\SA1%2365%20Taipei\docs\S1-140062.zip" TargetMode="External"/><Relationship Id="rId206" Type="http://schemas.openxmlformats.org/officeDocument/2006/relationships/hyperlink" Target="docs\S1-140204.zip" TargetMode="External"/><Relationship Id="rId227" Type="http://schemas.openxmlformats.org/officeDocument/2006/relationships/hyperlink" Target="file:///C:\Mona\SA1\SA1%2365%20Taipei\docs\S1-140262.zip" TargetMode="External"/><Relationship Id="rId248" Type="http://schemas.openxmlformats.org/officeDocument/2006/relationships/hyperlink" Target="http://www.3gpp.org/ftp/tsg_sa/TSG_SA/TSGS_61/Docs/SP-130416.zip" TargetMode="External"/><Relationship Id="rId269" Type="http://schemas.openxmlformats.org/officeDocument/2006/relationships/hyperlink" Target="file:///C:\Mona\SA1\SA1%2365%20Taipei\docs\S1-140079.zip" TargetMode="External"/><Relationship Id="rId12" Type="http://schemas.openxmlformats.org/officeDocument/2006/relationships/hyperlink" Target="http://www.3gpp.org/ftp/Specs/html-info/TSG-WG--s1--wis.htm" TargetMode="External"/><Relationship Id="rId33" Type="http://schemas.openxmlformats.org/officeDocument/2006/relationships/hyperlink" Target="file:///C:\Mona\SA1\SA1%2365%20Taipei\docs\S1-140053.zip" TargetMode="External"/><Relationship Id="rId108" Type="http://schemas.openxmlformats.org/officeDocument/2006/relationships/hyperlink" Target="file:///C:\Mona\SA1\SA1%2365%20Taipei\docs\S1-140076.zip" TargetMode="External"/><Relationship Id="rId129" Type="http://schemas.openxmlformats.org/officeDocument/2006/relationships/hyperlink" Target="file:///C:\Mona\SA1\SA1%2365%20Taipei\docs\S1-140042.zip" TargetMode="External"/><Relationship Id="rId280" Type="http://schemas.openxmlformats.org/officeDocument/2006/relationships/hyperlink" Target="docs\S1-140212.zip" TargetMode="External"/><Relationship Id="rId315" Type="http://schemas.openxmlformats.org/officeDocument/2006/relationships/hyperlink" Target="docs\S1-140236.zip" TargetMode="External"/><Relationship Id="rId336" Type="http://schemas.openxmlformats.org/officeDocument/2006/relationships/hyperlink" Target="file:///C:\Mona\SA1\SA1%2365%20Taipei\docs\S1-140052.zip" TargetMode="External"/><Relationship Id="rId357" Type="http://schemas.openxmlformats.org/officeDocument/2006/relationships/hyperlink" Target="file:///C:\Mona\SA1\SA1%2365%20Taipei\docs\S1-140006.zip" TargetMode="External"/><Relationship Id="rId54" Type="http://schemas.openxmlformats.org/officeDocument/2006/relationships/hyperlink" Target="docs\S1-140221.zip" TargetMode="External"/><Relationship Id="rId75" Type="http://schemas.openxmlformats.org/officeDocument/2006/relationships/hyperlink" Target="docs\S1-140223.zip" TargetMode="External"/><Relationship Id="rId96" Type="http://schemas.openxmlformats.org/officeDocument/2006/relationships/hyperlink" Target="file:///C:\Mona\SA1\SA1%2365%20Taipei\docs\S1-140120.zip" TargetMode="External"/><Relationship Id="rId140" Type="http://schemas.openxmlformats.org/officeDocument/2006/relationships/hyperlink" Target="docs\S1-140336.zip" TargetMode="External"/><Relationship Id="rId161" Type="http://schemas.openxmlformats.org/officeDocument/2006/relationships/hyperlink" Target="file:///C:\Mona\SA1\SA1%2365%20Taipei\docs\S1-140090.zip" TargetMode="External"/><Relationship Id="rId182" Type="http://schemas.openxmlformats.org/officeDocument/2006/relationships/hyperlink" Target="docs\S1-140246.zip" TargetMode="External"/><Relationship Id="rId217" Type="http://schemas.openxmlformats.org/officeDocument/2006/relationships/hyperlink" Target="docs\S1-140256.zip" TargetMode="External"/><Relationship Id="rId378" Type="http://schemas.openxmlformats.org/officeDocument/2006/relationships/hyperlink" Target="file:///C:\Mona\SA1\SA1%2365%20Taipei\docs\S1-140043.zip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file:///C:\Mona\SA1\SA1%2365%20Taipei\docs\S1-140116.zip" TargetMode="External"/><Relationship Id="rId259" Type="http://schemas.openxmlformats.org/officeDocument/2006/relationships/hyperlink" Target="file:///C:\Mona\SA1\SA1%2365%20Taipei\docs\S1-140013.zip" TargetMode="External"/><Relationship Id="rId23" Type="http://schemas.openxmlformats.org/officeDocument/2006/relationships/hyperlink" Target="docs\S1-140143.zip" TargetMode="External"/><Relationship Id="rId119" Type="http://schemas.openxmlformats.org/officeDocument/2006/relationships/hyperlink" Target="docs\S1-140177.zip" TargetMode="External"/><Relationship Id="rId270" Type="http://schemas.openxmlformats.org/officeDocument/2006/relationships/hyperlink" Target="file:///C:\Mona\SA1\SA1%2365%20Taipei\docs\S1-140037.zip" TargetMode="External"/><Relationship Id="rId291" Type="http://schemas.openxmlformats.org/officeDocument/2006/relationships/hyperlink" Target="file:///C:\Mona\SA1\SA1%2365%20Taipei\docs\S1-140039.zip" TargetMode="External"/><Relationship Id="rId305" Type="http://schemas.openxmlformats.org/officeDocument/2006/relationships/hyperlink" Target="file:///C:\Mona\SA1\SA1%2365%20Taipei\docs\S1-140288.zip" TargetMode="External"/><Relationship Id="rId326" Type="http://schemas.openxmlformats.org/officeDocument/2006/relationships/hyperlink" Target="file:///C:\Mona\SA1\SA1%2365%20Taipei\docs\S1-140306.zip" TargetMode="External"/><Relationship Id="rId347" Type="http://schemas.openxmlformats.org/officeDocument/2006/relationships/hyperlink" Target="file:///C:\Mona\SA1\SA1%2365%20Taipei\docs\S1-140115.zip" TargetMode="External"/><Relationship Id="rId44" Type="http://schemas.openxmlformats.org/officeDocument/2006/relationships/hyperlink" Target="docs\S1-140220.zip" TargetMode="External"/><Relationship Id="rId65" Type="http://schemas.openxmlformats.org/officeDocument/2006/relationships/hyperlink" Target="file:///C:\Mona\SA1\SA1%2365%20Taipei\docs\S1-140010.zip" TargetMode="External"/><Relationship Id="rId86" Type="http://schemas.openxmlformats.org/officeDocument/2006/relationships/hyperlink" Target="file:///C:\Mona\SA1\SA1%2365%20Taipei\docs\S1-140024.zip" TargetMode="External"/><Relationship Id="rId130" Type="http://schemas.openxmlformats.org/officeDocument/2006/relationships/hyperlink" Target="file:///C:\Mona\SA1\SA1%2365%20Taipei\docs\S1-140019.zip" TargetMode="External"/><Relationship Id="rId151" Type="http://schemas.openxmlformats.org/officeDocument/2006/relationships/hyperlink" Target="file:///C:\Mona\SA1\SA1%2365%20Taipei\docs\S1-140030.zip" TargetMode="External"/><Relationship Id="rId368" Type="http://schemas.openxmlformats.org/officeDocument/2006/relationships/hyperlink" Target="docs\S1-140338.zip" TargetMode="External"/><Relationship Id="rId172" Type="http://schemas.openxmlformats.org/officeDocument/2006/relationships/hyperlink" Target="file:///C:\Mona\SA1\SA1%2365%20Taipei\docs\S1-140058.zip" TargetMode="External"/><Relationship Id="rId193" Type="http://schemas.openxmlformats.org/officeDocument/2006/relationships/hyperlink" Target="file:///C:\Mona\SA1\SA1%2365%20Taipei\docs\S1-140121.zip" TargetMode="External"/><Relationship Id="rId207" Type="http://schemas.openxmlformats.org/officeDocument/2006/relationships/hyperlink" Target="file:///C:\Mona\SA1\SA1%2365%20Taipei\docs\S1-140119.zip" TargetMode="External"/><Relationship Id="rId228" Type="http://schemas.openxmlformats.org/officeDocument/2006/relationships/hyperlink" Target="file:///C:\Mona\SA1\SA1%2365%20Taipei\docs\S1-140084.zip" TargetMode="External"/><Relationship Id="rId249" Type="http://schemas.openxmlformats.org/officeDocument/2006/relationships/hyperlink" Target="file:///C:\Mona\SA1\SA1%2365%20Taipei\docs\S1-140097.zip" TargetMode="External"/><Relationship Id="rId13" Type="http://schemas.openxmlformats.org/officeDocument/2006/relationships/hyperlink" Target="file:///C:\Mona\SA1\SA1%2365%20Taipei\docs\S1-140000.zip" TargetMode="External"/><Relationship Id="rId109" Type="http://schemas.openxmlformats.org/officeDocument/2006/relationships/hyperlink" Target="docs\S1-140240.zip" TargetMode="External"/><Relationship Id="rId260" Type="http://schemas.openxmlformats.org/officeDocument/2006/relationships/hyperlink" Target="docs\S1-140156.zip" TargetMode="External"/><Relationship Id="rId281" Type="http://schemas.openxmlformats.org/officeDocument/2006/relationships/hyperlink" Target="file:///C:\Mona\SA1\SA1%2365%20Taipei\docs\S1-140031.zip" TargetMode="External"/><Relationship Id="rId316" Type="http://schemas.openxmlformats.org/officeDocument/2006/relationships/hyperlink" Target="docs\S1-140285.zip" TargetMode="External"/><Relationship Id="rId337" Type="http://schemas.openxmlformats.org/officeDocument/2006/relationships/hyperlink" Target="docs\S1-140252.zip" TargetMode="External"/><Relationship Id="rId34" Type="http://schemas.openxmlformats.org/officeDocument/2006/relationships/hyperlink" Target="file:///C:\Mona\SA1\SA1%2365%20Taipei\docs\S1-140055.zip" TargetMode="External"/><Relationship Id="rId55" Type="http://schemas.openxmlformats.org/officeDocument/2006/relationships/hyperlink" Target="docs\S1-140293.zip" TargetMode="External"/><Relationship Id="rId76" Type="http://schemas.openxmlformats.org/officeDocument/2006/relationships/hyperlink" Target="docs\S1-140290.zip" TargetMode="External"/><Relationship Id="rId97" Type="http://schemas.openxmlformats.org/officeDocument/2006/relationships/hyperlink" Target="file:///C:\Mona\SA1\SA1%2365%20Taipei\docs\S1-140057.zip" TargetMode="External"/><Relationship Id="rId120" Type="http://schemas.openxmlformats.org/officeDocument/2006/relationships/hyperlink" Target="file:///C:\Mona\SA1\SA1%2365%20Taipei\docs\S1-140095.zip" TargetMode="External"/><Relationship Id="rId141" Type="http://schemas.openxmlformats.org/officeDocument/2006/relationships/hyperlink" Target="docs\S1-140171.zip" TargetMode="External"/><Relationship Id="rId358" Type="http://schemas.openxmlformats.org/officeDocument/2006/relationships/hyperlink" Target="docs\S1-140160.zip" TargetMode="External"/><Relationship Id="rId379" Type="http://schemas.openxmlformats.org/officeDocument/2006/relationships/hyperlink" Target="file:///C:\Mona\SA1\SA1%2365%20Taipei\docs\S1-140139.zip" TargetMode="External"/><Relationship Id="rId7" Type="http://schemas.openxmlformats.org/officeDocument/2006/relationships/footnotes" Target="footnotes.xml"/><Relationship Id="rId162" Type="http://schemas.openxmlformats.org/officeDocument/2006/relationships/hyperlink" Target="docs\S1-140187.zip" TargetMode="External"/><Relationship Id="rId183" Type="http://schemas.openxmlformats.org/officeDocument/2006/relationships/hyperlink" Target="docs\S1-140197.zip" TargetMode="External"/><Relationship Id="rId218" Type="http://schemas.openxmlformats.org/officeDocument/2006/relationships/hyperlink" Target="docs\S1-140203.zip" TargetMode="External"/><Relationship Id="rId239" Type="http://schemas.openxmlformats.org/officeDocument/2006/relationships/hyperlink" Target="docs\S1-140228.zip" TargetMode="External"/><Relationship Id="rId250" Type="http://schemas.openxmlformats.org/officeDocument/2006/relationships/hyperlink" Target="docs\S1-140257.zip" TargetMode="External"/><Relationship Id="rId271" Type="http://schemas.openxmlformats.org/officeDocument/2006/relationships/hyperlink" Target="docs\S1-140277.zip" TargetMode="External"/><Relationship Id="rId292" Type="http://schemas.openxmlformats.org/officeDocument/2006/relationships/hyperlink" Target="docs\S1-140215.zip" TargetMode="External"/><Relationship Id="rId306" Type="http://schemas.openxmlformats.org/officeDocument/2006/relationships/hyperlink" Target="docs\S1-140284.zip" TargetMode="External"/><Relationship Id="rId24" Type="http://schemas.openxmlformats.org/officeDocument/2006/relationships/hyperlink" Target="docs\S1-140147.zip" TargetMode="External"/><Relationship Id="rId45" Type="http://schemas.openxmlformats.org/officeDocument/2006/relationships/hyperlink" Target="docs\S1-140153.zip" TargetMode="External"/><Relationship Id="rId66" Type="http://schemas.openxmlformats.org/officeDocument/2006/relationships/hyperlink" Target="file:///C:\Mona\SA1\SA1%2365%20Taipei\docs\S1-140012.zip" TargetMode="External"/><Relationship Id="rId87" Type="http://schemas.openxmlformats.org/officeDocument/2006/relationships/hyperlink" Target="file:///C:\Mona\SA1\SA1%2365%20Taipei\docs\S1-140124.zip" TargetMode="External"/><Relationship Id="rId110" Type="http://schemas.openxmlformats.org/officeDocument/2006/relationships/hyperlink" Target="docs\S1-140175.zip" TargetMode="External"/><Relationship Id="rId131" Type="http://schemas.openxmlformats.org/officeDocument/2006/relationships/hyperlink" Target="docs\S1-140238.zip" TargetMode="External"/><Relationship Id="rId327" Type="http://schemas.openxmlformats.org/officeDocument/2006/relationships/hyperlink" Target="docs\S1-140266.zip" TargetMode="External"/><Relationship Id="rId348" Type="http://schemas.openxmlformats.org/officeDocument/2006/relationships/hyperlink" Target="docs\S1-140281.zip" TargetMode="External"/><Relationship Id="rId369" Type="http://schemas.openxmlformats.org/officeDocument/2006/relationships/hyperlink" Target="docs\S1-140168.zip" TargetMode="External"/><Relationship Id="rId152" Type="http://schemas.openxmlformats.org/officeDocument/2006/relationships/hyperlink" Target="docs\S1-140183.zip" TargetMode="External"/><Relationship Id="rId173" Type="http://schemas.openxmlformats.org/officeDocument/2006/relationships/hyperlink" Target="file:///C:\Mona\SA1\SA1%2365%20Taipei\docs\S1-140273.zip" TargetMode="External"/><Relationship Id="rId194" Type="http://schemas.openxmlformats.org/officeDocument/2006/relationships/hyperlink" Target="docs\S1-140249.zip" TargetMode="External"/><Relationship Id="rId208" Type="http://schemas.openxmlformats.org/officeDocument/2006/relationships/hyperlink" Target="file:///C:\Mona\SA1\SA1%2365%20Taipei\docs\S1-140063.zip" TargetMode="External"/><Relationship Id="rId229" Type="http://schemas.openxmlformats.org/officeDocument/2006/relationships/hyperlink" Target="file:///C:\Mona\SA1\SA1%2365%20Taipei\docs\S1-140116.zip" TargetMode="External"/><Relationship Id="rId380" Type="http://schemas.openxmlformats.org/officeDocument/2006/relationships/hyperlink" Target="file:///C:\Mona\SA1\SA1%2365%20Taipei\docs\S1-140141.zip" TargetMode="External"/><Relationship Id="rId240" Type="http://schemas.openxmlformats.org/officeDocument/2006/relationships/hyperlink" Target="file:///C:\Mona\SA1\SA1%2365%20Taipei\docs\S1-140116.zip" TargetMode="External"/><Relationship Id="rId261" Type="http://schemas.openxmlformats.org/officeDocument/2006/relationships/hyperlink" Target="http://www.3gpp.org/ftp/tsg_sa/TSG_SA/TSGS_61/Docs/SP-130417.zip" TargetMode="External"/><Relationship Id="rId14" Type="http://schemas.openxmlformats.org/officeDocument/2006/relationships/hyperlink" Target="file:///C:\Mona\SA1\SA1%2365%20Taipei\docs\S1-140001.zip" TargetMode="External"/><Relationship Id="rId35" Type="http://schemas.openxmlformats.org/officeDocument/2006/relationships/hyperlink" Target="docs\S1-140271.zip" TargetMode="External"/><Relationship Id="rId56" Type="http://schemas.openxmlformats.org/officeDocument/2006/relationships/hyperlink" Target="docs\S1-140319.zip" TargetMode="External"/><Relationship Id="rId77" Type="http://schemas.openxmlformats.org/officeDocument/2006/relationships/hyperlink" Target="file:///C:\Mona\SA1\SA1%2365%20Taipei\docs\S1-140088.zip" TargetMode="External"/><Relationship Id="rId100" Type="http://schemas.openxmlformats.org/officeDocument/2006/relationships/hyperlink" Target="file:///C:\Mona\SA1\SA1%2365%20Taipei\docs\S1-140048.zip" TargetMode="External"/><Relationship Id="rId282" Type="http://schemas.openxmlformats.org/officeDocument/2006/relationships/hyperlink" Target="file:///C:\Mona\SA1\SA1%2365%20Taipei\docs\S1-140032.zip" TargetMode="External"/><Relationship Id="rId317" Type="http://schemas.openxmlformats.org/officeDocument/2006/relationships/hyperlink" Target="file:///C:\Mona\SA1\SA1%2365%20Taipei\docs\S1-140078.zip" TargetMode="External"/><Relationship Id="rId338" Type="http://schemas.openxmlformats.org/officeDocument/2006/relationships/hyperlink" Target="docs\S1-140268.zip" TargetMode="External"/><Relationship Id="rId359" Type="http://schemas.openxmlformats.org/officeDocument/2006/relationships/hyperlink" Target="docs\S1-140161.zip" TargetMode="External"/><Relationship Id="rId8" Type="http://schemas.openxmlformats.org/officeDocument/2006/relationships/endnotes" Target="endnotes.xml"/><Relationship Id="rId98" Type="http://schemas.openxmlformats.org/officeDocument/2006/relationships/hyperlink" Target="file:///C:\Mona\SA1\SA1%2365%20Taipei\docs\S1-140046.zip" TargetMode="External"/><Relationship Id="rId121" Type="http://schemas.openxmlformats.org/officeDocument/2006/relationships/hyperlink" Target="docs\S1-140244.zip" TargetMode="External"/><Relationship Id="rId142" Type="http://schemas.openxmlformats.org/officeDocument/2006/relationships/hyperlink" Target="docs\S1-140179.zip" TargetMode="External"/><Relationship Id="rId163" Type="http://schemas.openxmlformats.org/officeDocument/2006/relationships/hyperlink" Target="file:///C:\Mona\SA1\SA1%2365%20Taipei\docs\S1-140103.zip" TargetMode="External"/><Relationship Id="rId184" Type="http://schemas.openxmlformats.org/officeDocument/2006/relationships/hyperlink" Target="docs\S1-140205.zip" TargetMode="External"/><Relationship Id="rId219" Type="http://schemas.openxmlformats.org/officeDocument/2006/relationships/hyperlink" Target="file:///C:\Mona\SA1\SA1%2365%20Taipei\docs\S1-140070.zip" TargetMode="External"/><Relationship Id="rId370" Type="http://schemas.openxmlformats.org/officeDocument/2006/relationships/hyperlink" Target="docs\S1-140169.zip" TargetMode="External"/><Relationship Id="rId230" Type="http://schemas.openxmlformats.org/officeDocument/2006/relationships/hyperlink" Target="docs\S1-140226.zip" TargetMode="External"/><Relationship Id="rId251" Type="http://schemas.openxmlformats.org/officeDocument/2006/relationships/hyperlink" Target="file:///C:\Mona\SA1\SA1%2365%20Taipei\docs\S1-140098.zip" TargetMode="External"/><Relationship Id="rId25" Type="http://schemas.openxmlformats.org/officeDocument/2006/relationships/hyperlink" Target="file:///C:\Mona\SA1\SA1%2365%20Taipei\docs\S1-140142.zip" TargetMode="External"/><Relationship Id="rId46" Type="http://schemas.openxmlformats.org/officeDocument/2006/relationships/hyperlink" Target="docs\S1-140301.zip" TargetMode="External"/><Relationship Id="rId67" Type="http://schemas.openxmlformats.org/officeDocument/2006/relationships/hyperlink" Target="docs\S1-140222.zip" TargetMode="External"/><Relationship Id="rId272" Type="http://schemas.openxmlformats.org/officeDocument/2006/relationships/hyperlink" Target="docs\S1-140278.zip" TargetMode="External"/><Relationship Id="rId293" Type="http://schemas.openxmlformats.org/officeDocument/2006/relationships/hyperlink" Target="file:///C:\Mona\SA1\SA1%2365%20Taipei\docs\S1-140040.zip" TargetMode="External"/><Relationship Id="rId307" Type="http://schemas.openxmlformats.org/officeDocument/2006/relationships/hyperlink" Target="docs\S1-140288.zip" TargetMode="External"/><Relationship Id="rId328" Type="http://schemas.openxmlformats.org/officeDocument/2006/relationships/hyperlink" Target="docs\S1-140306.zip" TargetMode="External"/><Relationship Id="rId349" Type="http://schemas.openxmlformats.org/officeDocument/2006/relationships/hyperlink" Target="docs\S1-140298.zip" TargetMode="External"/><Relationship Id="rId88" Type="http://schemas.openxmlformats.org/officeDocument/2006/relationships/hyperlink" Target="docs\S1-140229.zip" TargetMode="External"/><Relationship Id="rId111" Type="http://schemas.openxmlformats.org/officeDocument/2006/relationships/hyperlink" Target="docs\S1-140315.zip" TargetMode="External"/><Relationship Id="rId132" Type="http://schemas.openxmlformats.org/officeDocument/2006/relationships/hyperlink" Target="file:///C:\Mona\SA1\SA1%2365%20Taipei\docs\S1-140019.zip" TargetMode="External"/><Relationship Id="rId153" Type="http://schemas.openxmlformats.org/officeDocument/2006/relationships/hyperlink" Target="docs\S1-140189.zip" TargetMode="External"/><Relationship Id="rId174" Type="http://schemas.openxmlformats.org/officeDocument/2006/relationships/hyperlink" Target="docs\S1-140273.zip" TargetMode="External"/><Relationship Id="rId195" Type="http://schemas.openxmlformats.org/officeDocument/2006/relationships/hyperlink" Target="file:///C:\Mona\SA1\SA1%2365%20Taipei\docs\S1-140121.zip" TargetMode="External"/><Relationship Id="rId209" Type="http://schemas.openxmlformats.org/officeDocument/2006/relationships/hyperlink" Target="docs\S1-140253.zip" TargetMode="External"/><Relationship Id="rId360" Type="http://schemas.openxmlformats.org/officeDocument/2006/relationships/hyperlink" Target="docs\S1-140162.zip" TargetMode="External"/><Relationship Id="rId381" Type="http://schemas.openxmlformats.org/officeDocument/2006/relationships/hyperlink" Target="file:///C:\Mona\SA1\SA1%2365%20Taipei\docs\S1-140074.zip" TargetMode="External"/><Relationship Id="rId220" Type="http://schemas.openxmlformats.org/officeDocument/2006/relationships/hyperlink" Target="docs\S1-140206.zip" TargetMode="External"/><Relationship Id="rId241" Type="http://schemas.openxmlformats.org/officeDocument/2006/relationships/hyperlink" Target="docs\S1-140265.zip" TargetMode="External"/><Relationship Id="rId15" Type="http://schemas.openxmlformats.org/officeDocument/2006/relationships/hyperlink" Target="docs\S1-140002.zip" TargetMode="External"/><Relationship Id="rId36" Type="http://schemas.openxmlformats.org/officeDocument/2006/relationships/hyperlink" Target="docs\S1-140151.zip" TargetMode="External"/><Relationship Id="rId57" Type="http://schemas.openxmlformats.org/officeDocument/2006/relationships/hyperlink" Target="file:///C:\Mona\SA1\SA1%2365%20Taipei\docs\S1-140146.zip" TargetMode="External"/><Relationship Id="rId262" Type="http://schemas.openxmlformats.org/officeDocument/2006/relationships/hyperlink" Target="file:///C:\Mona\SA1\SA1%2365%20Taipei\docs\S1-140015.zip" TargetMode="External"/><Relationship Id="rId283" Type="http://schemas.openxmlformats.org/officeDocument/2006/relationships/hyperlink" Target="file:///C:\Mona\SA1\SA1%2365%20Taipei\docs\S1-140033.zip" TargetMode="External"/><Relationship Id="rId318" Type="http://schemas.openxmlformats.org/officeDocument/2006/relationships/hyperlink" Target="docs\S1-140237.zip" TargetMode="External"/><Relationship Id="rId339" Type="http://schemas.openxmlformats.org/officeDocument/2006/relationships/hyperlink" Target="docs\S1-140305.zip" TargetMode="External"/><Relationship Id="rId78" Type="http://schemas.openxmlformats.org/officeDocument/2006/relationships/hyperlink" Target="file:///C:\Mona\SA1\SA1%2365%20Taipei\docs\S1-140089.zip" TargetMode="External"/><Relationship Id="rId99" Type="http://schemas.openxmlformats.org/officeDocument/2006/relationships/hyperlink" Target="file:///C:\Mona\SA1\SA1%2365%20Taipei\docs\S1-140047.zip" TargetMode="External"/><Relationship Id="rId101" Type="http://schemas.openxmlformats.org/officeDocument/2006/relationships/hyperlink" Target="http://www.3gpp.org/ftp/tsg_sa/TSG_SA/TSGS_60/Docs/SP-130330.zip" TargetMode="External"/><Relationship Id="rId122" Type="http://schemas.openxmlformats.org/officeDocument/2006/relationships/hyperlink" Target="docs\S1-140178.zip" TargetMode="External"/><Relationship Id="rId143" Type="http://schemas.openxmlformats.org/officeDocument/2006/relationships/hyperlink" Target="http://www.3gpp.org/ftp/tsg_sa/TSG_SA/TSGS_62/Docs/SP-130728.zip" TargetMode="External"/><Relationship Id="rId164" Type="http://schemas.openxmlformats.org/officeDocument/2006/relationships/hyperlink" Target="docs\S1-140190.zip" TargetMode="External"/><Relationship Id="rId185" Type="http://schemas.openxmlformats.org/officeDocument/2006/relationships/hyperlink" Target="docs\S1-140324.zip" TargetMode="External"/><Relationship Id="rId350" Type="http://schemas.openxmlformats.org/officeDocument/2006/relationships/hyperlink" Target="file:///C:\Mona\SA1\SA1%2365%20Taipei\docs\S1-140117.zip" TargetMode="External"/><Relationship Id="rId371" Type="http://schemas.openxmlformats.org/officeDocument/2006/relationships/hyperlink" Target="docs\S1-140326.zip" TargetMode="External"/><Relationship Id="rId9" Type="http://schemas.openxmlformats.org/officeDocument/2006/relationships/hyperlink" Target="http://webapp.etsi.org/meetingDocuments/ViewDocumentList.asp?MTG_Id=30781" TargetMode="External"/><Relationship Id="rId210" Type="http://schemas.openxmlformats.org/officeDocument/2006/relationships/hyperlink" Target="file:///C:\Mona\SA1\SA1%2365%20Taipei\docs\S1-140066.zip" TargetMode="External"/><Relationship Id="rId26" Type="http://schemas.openxmlformats.org/officeDocument/2006/relationships/hyperlink" Target="file:///C:\Mona\SA1\SA1%2365%20Taipei\docs\S1-140036.zip" TargetMode="External"/><Relationship Id="rId231" Type="http://schemas.openxmlformats.org/officeDocument/2006/relationships/hyperlink" Target="file:///C:\Mona\SA1\SA1%2365%20Taipei\docs\S1-140116.zip" TargetMode="External"/><Relationship Id="rId252" Type="http://schemas.openxmlformats.org/officeDocument/2006/relationships/hyperlink" Target="docs\S1-140258.zip" TargetMode="External"/><Relationship Id="rId273" Type="http://schemas.openxmlformats.org/officeDocument/2006/relationships/hyperlink" Target="docs\S1-140323.zip" TargetMode="External"/><Relationship Id="rId294" Type="http://schemas.openxmlformats.org/officeDocument/2006/relationships/hyperlink" Target="docs\S1-140216.zip" TargetMode="External"/><Relationship Id="rId308" Type="http://schemas.openxmlformats.org/officeDocument/2006/relationships/hyperlink" Target="file:///C:\Mona\SA1\SA1%2365%20Taipei\docs\S1-140075.zip" TargetMode="External"/><Relationship Id="rId329" Type="http://schemas.openxmlformats.org/officeDocument/2006/relationships/hyperlink" Target="file:///C:\Mona\SA1\SA1%2365%20Taipei\docs\S1-140041.zip" TargetMode="External"/><Relationship Id="rId47" Type="http://schemas.openxmlformats.org/officeDocument/2006/relationships/hyperlink" Target="docs\S1-140321.zip" TargetMode="External"/><Relationship Id="rId68" Type="http://schemas.openxmlformats.org/officeDocument/2006/relationships/hyperlink" Target="docs\S1-140289.zip" TargetMode="External"/><Relationship Id="rId89" Type="http://schemas.openxmlformats.org/officeDocument/2006/relationships/hyperlink" Target="docs\S1-140332.zip" TargetMode="External"/><Relationship Id="rId112" Type="http://schemas.openxmlformats.org/officeDocument/2006/relationships/hyperlink" Target="file:///C:\Mona\SA1\SA1%2365%20Taipei\docs\S1-140082.zip" TargetMode="External"/><Relationship Id="rId133" Type="http://schemas.openxmlformats.org/officeDocument/2006/relationships/hyperlink" Target="file:///C:\Mona\SA1\SA1%2365%20Taipei\docs\S1-140044.zip" TargetMode="External"/><Relationship Id="rId154" Type="http://schemas.openxmlformats.org/officeDocument/2006/relationships/hyperlink" Target="file:///C:\Mona\SA1\SA1%2365%20Taipei\docs\S1-140080.zip" TargetMode="External"/><Relationship Id="rId175" Type="http://schemas.openxmlformats.org/officeDocument/2006/relationships/hyperlink" Target="file:///C:\Mona\SA1\SA1%2365%20Taipei\docs\S1-140014.zip" TargetMode="External"/><Relationship Id="rId340" Type="http://schemas.openxmlformats.org/officeDocument/2006/relationships/hyperlink" Target="docs\S1-140317.zip" TargetMode="External"/><Relationship Id="rId361" Type="http://schemas.openxmlformats.org/officeDocument/2006/relationships/hyperlink" Target="docs\S1-140163.zip" TargetMode="External"/><Relationship Id="rId196" Type="http://schemas.openxmlformats.org/officeDocument/2006/relationships/hyperlink" Target="docs\S1-140200.zip" TargetMode="External"/><Relationship Id="rId200" Type="http://schemas.openxmlformats.org/officeDocument/2006/relationships/hyperlink" Target="file:///C:\Mona\SA1\SA1%2365%20Taipei\docs\S1-140121.zip" TargetMode="External"/><Relationship Id="rId382" Type="http://schemas.openxmlformats.org/officeDocument/2006/relationships/hyperlink" Target="file:///C:\Mona\SA1\SA1%2365%20Taipei\docs\S1-140122.zip" TargetMode="External"/><Relationship Id="rId16" Type="http://schemas.openxmlformats.org/officeDocument/2006/relationships/hyperlink" Target="http://webapp.etsi.org/Ipr/" TargetMode="External"/><Relationship Id="rId221" Type="http://schemas.openxmlformats.org/officeDocument/2006/relationships/hyperlink" Target="file:///C:\Mona\SA1\SA1%2365%20Taipei\docs\S1-140071.zip" TargetMode="External"/><Relationship Id="rId242" Type="http://schemas.openxmlformats.org/officeDocument/2006/relationships/hyperlink" Target="file:///C:\Mona\SA1\SA1%2365%20Taipei\docs\S1-140116.zip" TargetMode="External"/><Relationship Id="rId263" Type="http://schemas.openxmlformats.org/officeDocument/2006/relationships/hyperlink" Target="docs\S1-140274.zip" TargetMode="External"/><Relationship Id="rId284" Type="http://schemas.openxmlformats.org/officeDocument/2006/relationships/hyperlink" Target="file:///C:\Mona\SA1\SA1%2365%20Taipei\docs\S1-140034.zip" TargetMode="External"/><Relationship Id="rId319" Type="http://schemas.openxmlformats.org/officeDocument/2006/relationships/hyperlink" Target="file:///C:\Mona\SA1\SA1%2365%20Taipei\docs\S1-140100.zip" TargetMode="External"/><Relationship Id="rId37" Type="http://schemas.openxmlformats.org/officeDocument/2006/relationships/hyperlink" Target="docs\S1-140152.zip" TargetMode="External"/><Relationship Id="rId58" Type="http://schemas.openxmlformats.org/officeDocument/2006/relationships/hyperlink" Target="file:///C:\Mona\SA1\SA1%2365%20Taipei\docs\S1-140133.zip" TargetMode="External"/><Relationship Id="rId79" Type="http://schemas.openxmlformats.org/officeDocument/2006/relationships/hyperlink" Target="docs\S1-140292.zip" TargetMode="External"/><Relationship Id="rId102" Type="http://schemas.openxmlformats.org/officeDocument/2006/relationships/hyperlink" Target="http://www.3gpp.org/ftp/tsg_sa/TSG_SA/TSGS_54/docs/SP-110820.zip" TargetMode="External"/><Relationship Id="rId123" Type="http://schemas.openxmlformats.org/officeDocument/2006/relationships/hyperlink" Target="file:///C:\Mona\SA1\SA1%2365%20Taipei\docs\S1-140112.zip" TargetMode="External"/><Relationship Id="rId144" Type="http://schemas.openxmlformats.org/officeDocument/2006/relationships/hyperlink" Target="file:///C:\Mona\SA1\SA1%2365%20Taipei\docs\S1-140018.zip" TargetMode="External"/><Relationship Id="rId330" Type="http://schemas.openxmlformats.org/officeDocument/2006/relationships/hyperlink" Target="docs\S1-140270.zip" TargetMode="External"/><Relationship Id="rId90" Type="http://schemas.openxmlformats.org/officeDocument/2006/relationships/hyperlink" Target="file:///C:\Mona\SA1\SA1%2365%20Taipei\docs\S1-140025.zip" TargetMode="External"/><Relationship Id="rId165" Type="http://schemas.openxmlformats.org/officeDocument/2006/relationships/hyperlink" Target="file:///C:\Mona\SA1\SA1%2365%20Taipei\docs\S1-140104.zip" TargetMode="External"/><Relationship Id="rId186" Type="http://schemas.openxmlformats.org/officeDocument/2006/relationships/hyperlink" Target="file:///C:\Mona\SA1\SA1%2365%20Taipei\docs\S1-140107.zip" TargetMode="External"/><Relationship Id="rId351" Type="http://schemas.openxmlformats.org/officeDocument/2006/relationships/hyperlink" Target="docs\S1-140269.zip" TargetMode="External"/><Relationship Id="rId372" Type="http://schemas.openxmlformats.org/officeDocument/2006/relationships/hyperlink" Target="docs\S1-140327.zip" TargetMode="External"/><Relationship Id="rId211" Type="http://schemas.openxmlformats.org/officeDocument/2006/relationships/hyperlink" Target="file:///C:\Mona\SA1\SA1%2365%20Taipei\docs\S1-140067.zip" TargetMode="External"/><Relationship Id="rId232" Type="http://schemas.openxmlformats.org/officeDocument/2006/relationships/hyperlink" Target="file:///C:\Mona\SA1\SA1%2365%20Taipei\docs\S1-140085.zip" TargetMode="External"/><Relationship Id="rId253" Type="http://schemas.openxmlformats.org/officeDocument/2006/relationships/hyperlink" Target="file:///C:\Mona\SA1\SA1%2365%20Taipei\docs\S1-140099.zip" TargetMode="External"/><Relationship Id="rId274" Type="http://schemas.openxmlformats.org/officeDocument/2006/relationships/hyperlink" Target="docs\S1-140155.zip" TargetMode="External"/><Relationship Id="rId295" Type="http://schemas.openxmlformats.org/officeDocument/2006/relationships/hyperlink" Target="file:///C:\Mona\SA1\SA1%2365%20Taipei\docs\S1-140110.zip" TargetMode="External"/><Relationship Id="rId309" Type="http://schemas.openxmlformats.org/officeDocument/2006/relationships/hyperlink" Target="file:///C:\Mona\SA1\SA1%2365%20Taipei\docs\S1-140096.zip" TargetMode="External"/><Relationship Id="rId27" Type="http://schemas.openxmlformats.org/officeDocument/2006/relationships/hyperlink" Target="docs\S1-140149.zip" TargetMode="External"/><Relationship Id="rId48" Type="http://schemas.openxmlformats.org/officeDocument/2006/relationships/hyperlink" Target="docs\S1-140330.zip" TargetMode="External"/><Relationship Id="rId69" Type="http://schemas.openxmlformats.org/officeDocument/2006/relationships/hyperlink" Target="docs\S1-140325.zip" TargetMode="External"/><Relationship Id="rId113" Type="http://schemas.openxmlformats.org/officeDocument/2006/relationships/hyperlink" Target="docs\S1-140241.zip" TargetMode="External"/><Relationship Id="rId134" Type="http://schemas.openxmlformats.org/officeDocument/2006/relationships/hyperlink" Target="file:///C:\Mona\SA1\SA1%2365%20Taipei\docs\S1-140045.zip" TargetMode="External"/><Relationship Id="rId320" Type="http://schemas.openxmlformats.org/officeDocument/2006/relationships/hyperlink" Target="docs\S1-140286.zip" TargetMode="External"/><Relationship Id="rId80" Type="http://schemas.openxmlformats.org/officeDocument/2006/relationships/hyperlink" Target="docs\S1-140334.zip" TargetMode="External"/><Relationship Id="rId155" Type="http://schemas.openxmlformats.org/officeDocument/2006/relationships/hyperlink" Target="docs\S1-140239.zip" TargetMode="External"/><Relationship Id="rId176" Type="http://schemas.openxmlformats.org/officeDocument/2006/relationships/hyperlink" Target="docs\S1-140245.zip" TargetMode="External"/><Relationship Id="rId197" Type="http://schemas.openxmlformats.org/officeDocument/2006/relationships/hyperlink" Target="file:///C:\Mona\SA1\SA1%2365%20Taipei\docs\S1-140121.zip" TargetMode="External"/><Relationship Id="rId341" Type="http://schemas.openxmlformats.org/officeDocument/2006/relationships/hyperlink" Target="http://www.3gpp.org/ftp/tsg_sa/TSG_SA/TSGS_62/Docs/SP-130599.zip" TargetMode="External"/><Relationship Id="rId362" Type="http://schemas.openxmlformats.org/officeDocument/2006/relationships/hyperlink" Target="docs\S1-140157.zip" TargetMode="External"/><Relationship Id="rId383" Type="http://schemas.openxmlformats.org/officeDocument/2006/relationships/fontTable" Target="fontTable.xml"/><Relationship Id="rId201" Type="http://schemas.openxmlformats.org/officeDocument/2006/relationships/hyperlink" Target="file:///C:\Mona\SA1\SA1%2365%20Taipei\docs\S1-140062.zip" TargetMode="External"/><Relationship Id="rId222" Type="http://schemas.openxmlformats.org/officeDocument/2006/relationships/hyperlink" Target="docs\S1-140195.zip" TargetMode="External"/><Relationship Id="rId243" Type="http://schemas.openxmlformats.org/officeDocument/2006/relationships/hyperlink" Target="docs\S1-140295.zip" TargetMode="External"/><Relationship Id="rId264" Type="http://schemas.openxmlformats.org/officeDocument/2006/relationships/hyperlink" Target="file:///C:\Mona\SA1\SA1%2365%20Taipei\docs\S1-140016.zip" TargetMode="External"/><Relationship Id="rId285" Type="http://schemas.openxmlformats.org/officeDocument/2006/relationships/hyperlink" Target="docs\S1-140218.zip" TargetMode="External"/><Relationship Id="rId17" Type="http://schemas.openxmlformats.org/officeDocument/2006/relationships/hyperlink" Target="file:///C:\Mona\SA1\SA1%2365%20Taipei\docs\S1-140004.zip" TargetMode="External"/><Relationship Id="rId38" Type="http://schemas.openxmlformats.org/officeDocument/2006/relationships/hyperlink" Target="docs\S1-140299.zip" TargetMode="External"/><Relationship Id="rId59" Type="http://schemas.openxmlformats.org/officeDocument/2006/relationships/hyperlink" Target="file:///C:\Mona\SA1\SA1%2365%20Taipei\docs\S1-140135.zip" TargetMode="External"/><Relationship Id="rId103" Type="http://schemas.openxmlformats.org/officeDocument/2006/relationships/hyperlink" Target="file:///C:\Mona\SA1\SA1%2365%20Taipei\docs\S1-140017.zip" TargetMode="External"/><Relationship Id="rId124" Type="http://schemas.openxmlformats.org/officeDocument/2006/relationships/hyperlink" Target="docs\S1-140172.zip" TargetMode="External"/><Relationship Id="rId310" Type="http://schemas.openxmlformats.org/officeDocument/2006/relationships/hyperlink" Target="docs\S1-140233.zip" TargetMode="External"/><Relationship Id="rId70" Type="http://schemas.openxmlformats.org/officeDocument/2006/relationships/hyperlink" Target="docs\S1-140331.zip" TargetMode="External"/><Relationship Id="rId91" Type="http://schemas.openxmlformats.org/officeDocument/2006/relationships/hyperlink" Target="file:///C:\Mona\SA1\SA1%2365%20Taipei\docs\S1-140125.zip" TargetMode="External"/><Relationship Id="rId145" Type="http://schemas.openxmlformats.org/officeDocument/2006/relationships/hyperlink" Target="docs\S1-140231.zip" TargetMode="External"/><Relationship Id="rId166" Type="http://schemas.openxmlformats.org/officeDocument/2006/relationships/hyperlink" Target="docs\S1-140191.zip" TargetMode="External"/><Relationship Id="rId187" Type="http://schemas.openxmlformats.org/officeDocument/2006/relationships/hyperlink" Target="docs\S1-140247.zip" TargetMode="External"/><Relationship Id="rId331" Type="http://schemas.openxmlformats.org/officeDocument/2006/relationships/hyperlink" Target="file:///C:\Mona\SA1\SA1%2365%20Taipei\docs\S1-140051.zip" TargetMode="External"/><Relationship Id="rId352" Type="http://schemas.openxmlformats.org/officeDocument/2006/relationships/hyperlink" Target="docs\S1-140282.zip" TargetMode="External"/><Relationship Id="rId373" Type="http://schemas.openxmlformats.org/officeDocument/2006/relationships/hyperlink" Target="docs\S1-140328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docs\S1-140254.zip" TargetMode="External"/><Relationship Id="rId233" Type="http://schemas.openxmlformats.org/officeDocument/2006/relationships/hyperlink" Target="docs\S1-140227.zip" TargetMode="External"/><Relationship Id="rId254" Type="http://schemas.openxmlformats.org/officeDocument/2006/relationships/hyperlink" Target="docs\S1-140259.zip" TargetMode="External"/><Relationship Id="rId28" Type="http://schemas.openxmlformats.org/officeDocument/2006/relationships/hyperlink" Target="file:///C:\Mona\SA1\SA1%2365%20Taipei\docs\S1-140134.zip" TargetMode="External"/><Relationship Id="rId49" Type="http://schemas.openxmlformats.org/officeDocument/2006/relationships/hyperlink" Target="file:///C:\Mona\SA1\SA1%2365%20Taipei\docs\S1-140054.zip" TargetMode="External"/><Relationship Id="rId114" Type="http://schemas.openxmlformats.org/officeDocument/2006/relationships/hyperlink" Target="file:///C:\Mona\SA1\SA1%2365%20Taipei\docs\S1-140091.zip" TargetMode="External"/><Relationship Id="rId275" Type="http://schemas.openxmlformats.org/officeDocument/2006/relationships/hyperlink" Target="docs\S1-140297.zip" TargetMode="External"/><Relationship Id="rId296" Type="http://schemas.openxmlformats.org/officeDocument/2006/relationships/hyperlink" Target="docs\S1-140213.zip" TargetMode="External"/><Relationship Id="rId300" Type="http://schemas.openxmlformats.org/officeDocument/2006/relationships/hyperlink" Target="docs\S1-140210.zip" TargetMode="External"/><Relationship Id="rId60" Type="http://schemas.openxmlformats.org/officeDocument/2006/relationships/hyperlink" Target="file:///C:\Mona\SA1\SA1%2365%20Taipei\docs\S1-140137.zip" TargetMode="External"/><Relationship Id="rId81" Type="http://schemas.openxmlformats.org/officeDocument/2006/relationships/hyperlink" Target="docs\S1-140128.zip" TargetMode="External"/><Relationship Id="rId135" Type="http://schemas.openxmlformats.org/officeDocument/2006/relationships/hyperlink" Target="file:///C:\Mona\SA1\SA1%2365%20Taipei\docs\S1-140094.zip" TargetMode="External"/><Relationship Id="rId156" Type="http://schemas.openxmlformats.org/officeDocument/2006/relationships/hyperlink" Target="docs\S1-140184.zip" TargetMode="External"/><Relationship Id="rId177" Type="http://schemas.openxmlformats.org/officeDocument/2006/relationships/hyperlink" Target="file:///C:\Mona\SA1\SA1%2365%20Taipei\docs\S1-140109.zip" TargetMode="External"/><Relationship Id="rId198" Type="http://schemas.openxmlformats.org/officeDocument/2006/relationships/hyperlink" Target="docs\S1-140312.zip" TargetMode="External"/><Relationship Id="rId321" Type="http://schemas.openxmlformats.org/officeDocument/2006/relationships/hyperlink" Target="docs\S1-140307.zip" TargetMode="External"/><Relationship Id="rId342" Type="http://schemas.openxmlformats.org/officeDocument/2006/relationships/hyperlink" Target="file:///C:\Mona\SA1\SA1%2365%20Taipei\docs\S1-140113.zip" TargetMode="External"/><Relationship Id="rId363" Type="http://schemas.openxmlformats.org/officeDocument/2006/relationships/hyperlink" Target="docs\S1-140164.zip" TargetMode="External"/><Relationship Id="rId384" Type="http://schemas.openxmlformats.org/officeDocument/2006/relationships/theme" Target="theme/theme1.xml"/><Relationship Id="rId202" Type="http://schemas.openxmlformats.org/officeDocument/2006/relationships/hyperlink" Target="file:///C:\Mona\SA1\SA1%2365%20Taipei\docs\S1-140064.zip" TargetMode="External"/><Relationship Id="rId223" Type="http://schemas.openxmlformats.org/officeDocument/2006/relationships/hyperlink" Target="docs\S1-140261.zip" TargetMode="External"/><Relationship Id="rId244" Type="http://schemas.openxmlformats.org/officeDocument/2006/relationships/hyperlink" Target="file:///C:\Mona\SA1\SA1%2365%20Taipei\docs\S1-140116.zip" TargetMode="External"/><Relationship Id="rId18" Type="http://schemas.openxmlformats.org/officeDocument/2006/relationships/hyperlink" Target="docs\S1-140005.zip" TargetMode="External"/><Relationship Id="rId39" Type="http://schemas.openxmlformats.org/officeDocument/2006/relationships/hyperlink" Target="docs\S1-140329.zip" TargetMode="External"/><Relationship Id="rId265" Type="http://schemas.openxmlformats.org/officeDocument/2006/relationships/hyperlink" Target="docs\S1-140275.zip" TargetMode="External"/><Relationship Id="rId286" Type="http://schemas.openxmlformats.org/officeDocument/2006/relationships/hyperlink" Target="docs\S1-140318.zip" TargetMode="External"/><Relationship Id="rId50" Type="http://schemas.openxmlformats.org/officeDocument/2006/relationships/hyperlink" Target="docs\S1-140272.zip" TargetMode="External"/><Relationship Id="rId104" Type="http://schemas.openxmlformats.org/officeDocument/2006/relationships/hyperlink" Target="docs\S1-140230.zip" TargetMode="External"/><Relationship Id="rId125" Type="http://schemas.openxmlformats.org/officeDocument/2006/relationships/hyperlink" Target="file:///C:\Mona\SA1\SA1%2365%20Taipei\docs\S1-140019.zip" TargetMode="External"/><Relationship Id="rId146" Type="http://schemas.openxmlformats.org/officeDocument/2006/relationships/hyperlink" Target="file:///C:\Mona\SA1\SA1%2365%20Taipei\docs\S1-140314.zip" TargetMode="External"/><Relationship Id="rId167" Type="http://schemas.openxmlformats.org/officeDocument/2006/relationships/hyperlink" Target="docs\S1-140188.zip" TargetMode="External"/><Relationship Id="rId188" Type="http://schemas.openxmlformats.org/officeDocument/2006/relationships/hyperlink" Target="docs\S1-140198.zip" TargetMode="External"/><Relationship Id="rId311" Type="http://schemas.openxmlformats.org/officeDocument/2006/relationships/hyperlink" Target="file:///C:\Mona\SA1\SA1%2365%20Taipei\docs\S1-140023.zip" TargetMode="External"/><Relationship Id="rId332" Type="http://schemas.openxmlformats.org/officeDocument/2006/relationships/hyperlink" Target="docs\S1-140251.zip" TargetMode="External"/><Relationship Id="rId353" Type="http://schemas.openxmlformats.org/officeDocument/2006/relationships/hyperlink" Target="docs\S1-140302.zip" TargetMode="External"/><Relationship Id="rId374" Type="http://schemas.openxmlformats.org/officeDocument/2006/relationships/hyperlink" Target="file:///C:\Mona\SA1\SA1%2365%20Taipei\docs\S1-140116.zip" TargetMode="External"/><Relationship Id="rId71" Type="http://schemas.openxmlformats.org/officeDocument/2006/relationships/hyperlink" Target="docs\S1-140335.zip" TargetMode="External"/><Relationship Id="rId92" Type="http://schemas.openxmlformats.org/officeDocument/2006/relationships/hyperlink" Target="file:///C:\Mona\SA1\SA1%2365%20Taipei\docs\S1-140026.zip" TargetMode="External"/><Relationship Id="rId213" Type="http://schemas.openxmlformats.org/officeDocument/2006/relationships/hyperlink" Target="docs\S1-140202.zip" TargetMode="External"/><Relationship Id="rId234" Type="http://schemas.openxmlformats.org/officeDocument/2006/relationships/hyperlink" Target="file:///C:\Mona\SA1\SA1%2365%20Taipei\docs\S1-14008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Mona\SA1\SA1%2365%20Taipei\docs\S1-140136.zip" TargetMode="External"/><Relationship Id="rId255" Type="http://schemas.openxmlformats.org/officeDocument/2006/relationships/hyperlink" Target="file:///C:\Mona\SA1\SA1%2365%20Taipei\docs\S1-140020.zip" TargetMode="External"/><Relationship Id="rId276" Type="http://schemas.openxmlformats.org/officeDocument/2006/relationships/hyperlink" Target="docs\S1-140322.zip" TargetMode="External"/><Relationship Id="rId297" Type="http://schemas.openxmlformats.org/officeDocument/2006/relationships/hyperlink" Target="docs\S1-140217.zip" TargetMode="External"/><Relationship Id="rId40" Type="http://schemas.openxmlformats.org/officeDocument/2006/relationships/hyperlink" Target="docs\S1-140300.zip" TargetMode="External"/><Relationship Id="rId115" Type="http://schemas.openxmlformats.org/officeDocument/2006/relationships/hyperlink" Target="docs\S1-140242.zip" TargetMode="External"/><Relationship Id="rId136" Type="http://schemas.openxmlformats.org/officeDocument/2006/relationships/hyperlink" Target="docs\S1-140174.zip" TargetMode="External"/><Relationship Id="rId157" Type="http://schemas.openxmlformats.org/officeDocument/2006/relationships/hyperlink" Target="file:///C:\Mona\SA1\SA1%2365%20Taipei\docs\S1-140092.zip" TargetMode="External"/><Relationship Id="rId178" Type="http://schemas.openxmlformats.org/officeDocument/2006/relationships/hyperlink" Target="file:///C:\Mona\SA1\SA1%2365%20Taipei\docs\S1-140059.zip" TargetMode="External"/><Relationship Id="rId301" Type="http://schemas.openxmlformats.org/officeDocument/2006/relationships/hyperlink" Target="docs\S1-140211.zip" TargetMode="External"/><Relationship Id="rId322" Type="http://schemas.openxmlformats.org/officeDocument/2006/relationships/hyperlink" Target="file:///C:\Mona\SA1\SA1%2365%20Taipei\docs\S1-140101.zip" TargetMode="External"/><Relationship Id="rId343" Type="http://schemas.openxmlformats.org/officeDocument/2006/relationships/hyperlink" Target="file:///C:\Mona\SA1\SA1%2365%20Taipei\docs\S1-140279.zip" TargetMode="External"/><Relationship Id="rId364" Type="http://schemas.openxmlformats.org/officeDocument/2006/relationships/hyperlink" Target="docs\S1-140337.zip" TargetMode="External"/><Relationship Id="rId61" Type="http://schemas.openxmlformats.org/officeDocument/2006/relationships/hyperlink" Target="file:///C:\Mona\SA1\SA1%2365%20Taipei\docs\S1-140138.zip" TargetMode="External"/><Relationship Id="rId82" Type="http://schemas.openxmlformats.org/officeDocument/2006/relationships/hyperlink" Target="file:///C:\Mona\SA1\SA1%2365%20Taipei\docs\S1-140009.zip" TargetMode="External"/><Relationship Id="rId199" Type="http://schemas.openxmlformats.org/officeDocument/2006/relationships/hyperlink" Target="file:///C:\Mona\SA1\SA1%2365%20Taipei\docs\S1-140121.zip" TargetMode="External"/><Relationship Id="rId203" Type="http://schemas.openxmlformats.org/officeDocument/2006/relationships/hyperlink" Target="docs\S1-140250.zip" TargetMode="External"/><Relationship Id="rId19" Type="http://schemas.openxmlformats.org/officeDocument/2006/relationships/hyperlink" Target="http://www.3gpp.org/SA1-delegates-survival-guide" TargetMode="External"/><Relationship Id="rId224" Type="http://schemas.openxmlformats.org/officeDocument/2006/relationships/hyperlink" Target="docs\S1-140196.zip" TargetMode="External"/><Relationship Id="rId245" Type="http://schemas.openxmlformats.org/officeDocument/2006/relationships/hyperlink" Target="docs\S1-140262.zip" TargetMode="External"/><Relationship Id="rId266" Type="http://schemas.openxmlformats.org/officeDocument/2006/relationships/hyperlink" Target="file:///C:\Mona\SA1\SA1%2365%20Taipei\docs\S1-140008.zip" TargetMode="External"/><Relationship Id="rId287" Type="http://schemas.openxmlformats.org/officeDocument/2006/relationships/hyperlink" Target="file:///C:\Mona\SA1\SA1%2365%20Taipei\docs\S1-140038.zip" TargetMode="External"/><Relationship Id="rId30" Type="http://schemas.openxmlformats.org/officeDocument/2006/relationships/hyperlink" Target="file:///C:\Mona\SA1\SA1%2365%20Taipei\docs\S1-140028.zip" TargetMode="External"/><Relationship Id="rId105" Type="http://schemas.openxmlformats.org/officeDocument/2006/relationships/hyperlink" Target="http://www.3gpp.org/ftp/tsg_sa/TSG_SA/TSGS_61/Docs/SP-130505.zip" TargetMode="External"/><Relationship Id="rId126" Type="http://schemas.openxmlformats.org/officeDocument/2006/relationships/hyperlink" Target="file:///C:\Mona\SA1\SA1%2365%20Taipei\docs\S1-140042.zip" TargetMode="External"/><Relationship Id="rId147" Type="http://schemas.openxmlformats.org/officeDocument/2006/relationships/hyperlink" Target="docs\S1-140314.zip" TargetMode="External"/><Relationship Id="rId168" Type="http://schemas.openxmlformats.org/officeDocument/2006/relationships/hyperlink" Target="docs\S1-140180.zip" TargetMode="External"/><Relationship Id="rId312" Type="http://schemas.openxmlformats.org/officeDocument/2006/relationships/hyperlink" Target="file:///C:\Mona\SA1\SA1%2365%20Taipei\docs\S1-140123.zip" TargetMode="External"/><Relationship Id="rId333" Type="http://schemas.openxmlformats.org/officeDocument/2006/relationships/hyperlink" Target="docs\S1-140267.zip" TargetMode="External"/><Relationship Id="rId354" Type="http://schemas.openxmlformats.org/officeDocument/2006/relationships/hyperlink" Target="file:///C:\Mona\SA1\SA1%2365%20Taipei\docs\S1-140118.zip" TargetMode="External"/><Relationship Id="rId51" Type="http://schemas.openxmlformats.org/officeDocument/2006/relationships/hyperlink" Target="file:///C:\Mona\SA1\SA1%2365%20Taipei\docs\S1-140132.zip" TargetMode="External"/><Relationship Id="rId72" Type="http://schemas.openxmlformats.org/officeDocument/2006/relationships/hyperlink" Target="docs\S1-140339.zip" TargetMode="External"/><Relationship Id="rId93" Type="http://schemas.openxmlformats.org/officeDocument/2006/relationships/hyperlink" Target="file:///C:\Mona\SA1\SA1%2365%20Taipei\docs\S1-140126.zip" TargetMode="External"/><Relationship Id="rId189" Type="http://schemas.openxmlformats.org/officeDocument/2006/relationships/hyperlink" Target="file:///C:\Mona\SA1\SA1%2365%20Taipei\docs\S1-140061.zip" TargetMode="External"/><Relationship Id="rId375" Type="http://schemas.openxmlformats.org/officeDocument/2006/relationships/hyperlink" Target="file:///C:\Mona\SA1\SA1%2365%20Taipei\docs\S1-140150.zip" TargetMode="External"/><Relationship Id="rId3" Type="http://schemas.openxmlformats.org/officeDocument/2006/relationships/styles" Target="styles.xml"/><Relationship Id="rId214" Type="http://schemas.openxmlformats.org/officeDocument/2006/relationships/hyperlink" Target="file:///C:\Mona\SA1\SA1%2365%20Taipei\docs\S1-140068.zip" TargetMode="External"/><Relationship Id="rId235" Type="http://schemas.openxmlformats.org/officeDocument/2006/relationships/hyperlink" Target="docs\S1-140264.zip" TargetMode="External"/><Relationship Id="rId256" Type="http://schemas.openxmlformats.org/officeDocument/2006/relationships/hyperlink" Target="docs\S1-140260.zip" TargetMode="External"/><Relationship Id="rId277" Type="http://schemas.openxmlformats.org/officeDocument/2006/relationships/hyperlink" Target="http://www.3gpp.org/ftp/tsg_sa/TSG_SA/TSGS_61/Docs/SP-130418.zip" TargetMode="External"/><Relationship Id="rId298" Type="http://schemas.openxmlformats.org/officeDocument/2006/relationships/hyperlink" Target="file:///C:\Mona\SA1\SA1%2365%20Taipei\docs\S1-140111.zip" TargetMode="External"/><Relationship Id="rId116" Type="http://schemas.openxmlformats.org/officeDocument/2006/relationships/hyperlink" Target="docs\S1-140176.zip" TargetMode="External"/><Relationship Id="rId137" Type="http://schemas.openxmlformats.org/officeDocument/2006/relationships/hyperlink" Target="docs\S1-140308.zip" TargetMode="External"/><Relationship Id="rId158" Type="http://schemas.openxmlformats.org/officeDocument/2006/relationships/hyperlink" Target="docs\S1-140185.zip" TargetMode="External"/><Relationship Id="rId302" Type="http://schemas.openxmlformats.org/officeDocument/2006/relationships/hyperlink" Target="http://www.3gpp.org/ftp/tsg_sa/TSG_SA/TSGS_62/Docs/SP-130597.zip" TargetMode="External"/><Relationship Id="rId323" Type="http://schemas.openxmlformats.org/officeDocument/2006/relationships/hyperlink" Target="docs\S1-140287.zip" TargetMode="External"/><Relationship Id="rId344" Type="http://schemas.openxmlformats.org/officeDocument/2006/relationships/hyperlink" Target="docs\S1-140279.zip" TargetMode="External"/><Relationship Id="rId20" Type="http://schemas.openxmlformats.org/officeDocument/2006/relationships/hyperlink" Target="file:///C:\Mona\SA1\SA1%2365%20Taipei\docs\S1-140003.zip" TargetMode="External"/><Relationship Id="rId41" Type="http://schemas.openxmlformats.org/officeDocument/2006/relationships/hyperlink" Target="file:///C:\Mona\SA1\SA1%2365%20Taipei\docs\S1-140056.zip" TargetMode="External"/><Relationship Id="rId62" Type="http://schemas.openxmlformats.org/officeDocument/2006/relationships/hyperlink" Target="file:///C:\Mona\SA1\SA1%2365%20Taipei\docs\S1-140140.zip" TargetMode="External"/><Relationship Id="rId83" Type="http://schemas.openxmlformats.org/officeDocument/2006/relationships/hyperlink" Target="docs\S1-140224.zip" TargetMode="External"/><Relationship Id="rId179" Type="http://schemas.openxmlformats.org/officeDocument/2006/relationships/hyperlink" Target="file:///C:\Mona\SA1\SA1%2365%20Taipei\docs\S1-140060.zip" TargetMode="External"/><Relationship Id="rId365" Type="http://schemas.openxmlformats.org/officeDocument/2006/relationships/hyperlink" Target="docs\S1-140165.zip" TargetMode="External"/><Relationship Id="rId190" Type="http://schemas.openxmlformats.org/officeDocument/2006/relationships/hyperlink" Target="file:///C:\Mona\SA1\SA1%2365%20Taipei\docs\S1-140108.zip" TargetMode="External"/><Relationship Id="rId204" Type="http://schemas.openxmlformats.org/officeDocument/2006/relationships/hyperlink" Target="docs\S1-140201.zip" TargetMode="External"/><Relationship Id="rId225" Type="http://schemas.openxmlformats.org/officeDocument/2006/relationships/hyperlink" Target="http://www.3gpp.org/ftp/tsg_sa/TSG_SA/TSGS_62/Docs/SP-130596.zip" TargetMode="External"/><Relationship Id="rId246" Type="http://schemas.openxmlformats.org/officeDocument/2006/relationships/hyperlink" Target="docs\S1-140296.zip" TargetMode="External"/><Relationship Id="rId267" Type="http://schemas.openxmlformats.org/officeDocument/2006/relationships/hyperlink" Target="docs\S1-140276.zip" TargetMode="External"/><Relationship Id="rId288" Type="http://schemas.openxmlformats.org/officeDocument/2006/relationships/hyperlink" Target="docs\S1-140263.zip" TargetMode="External"/><Relationship Id="rId106" Type="http://schemas.openxmlformats.org/officeDocument/2006/relationships/hyperlink" Target="file:///C:\Mona\SA1\SA1%2365%20Taipei\docs\S1-140072.zip" TargetMode="External"/><Relationship Id="rId127" Type="http://schemas.openxmlformats.org/officeDocument/2006/relationships/hyperlink" Target="docs\S1-140173.zip" TargetMode="External"/><Relationship Id="rId313" Type="http://schemas.openxmlformats.org/officeDocument/2006/relationships/hyperlink" Target="docs\S1-140148.zip" TargetMode="External"/><Relationship Id="rId10" Type="http://schemas.openxmlformats.org/officeDocument/2006/relationships/hyperlink" Target="http://www.3gpp.org/ftp/tsg_sa/WG1_Serv/TSGS1_65_Taipei/templates/" TargetMode="External"/><Relationship Id="rId31" Type="http://schemas.openxmlformats.org/officeDocument/2006/relationships/hyperlink" Target="file:///C:\Mona\SA1\SA1%2365%20Taipei\docs\S1-140047.zip" TargetMode="External"/><Relationship Id="rId52" Type="http://schemas.openxmlformats.org/officeDocument/2006/relationships/hyperlink" Target="file:///C:\Mona\SA1\SA1%2365%20Taipei\docs\S1-140144.zip" TargetMode="External"/><Relationship Id="rId73" Type="http://schemas.openxmlformats.org/officeDocument/2006/relationships/hyperlink" Target="file:///C:\Mona\SA1\SA1%2365%20Taipei\docs\S1-140035.zip" TargetMode="External"/><Relationship Id="rId94" Type="http://schemas.openxmlformats.org/officeDocument/2006/relationships/hyperlink" Target="file:///C:\Mona\SA1\SA1%2365%20Taipei\docs\S1-140027.zip" TargetMode="External"/><Relationship Id="rId148" Type="http://schemas.openxmlformats.org/officeDocument/2006/relationships/hyperlink" Target="file:///C:\Mona\SA1\SA1%2365%20Taipei\docs\S1-140049.zip" TargetMode="External"/><Relationship Id="rId169" Type="http://schemas.openxmlformats.org/officeDocument/2006/relationships/hyperlink" Target="docs\S1-140181.zip" TargetMode="External"/><Relationship Id="rId334" Type="http://schemas.openxmlformats.org/officeDocument/2006/relationships/hyperlink" Target="docs\S1-140304.zip" TargetMode="External"/><Relationship Id="rId355" Type="http://schemas.openxmlformats.org/officeDocument/2006/relationships/hyperlink" Target="docs\S1-140283.zip" TargetMode="External"/><Relationship Id="rId376" Type="http://schemas.openxmlformats.org/officeDocument/2006/relationships/hyperlink" Target="file:///C:\Mona\SA1\SA1%2365%20Taipei\docs\S1-140105.zip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docs\S1-140248.zip" TargetMode="External"/><Relationship Id="rId215" Type="http://schemas.openxmlformats.org/officeDocument/2006/relationships/hyperlink" Target="docs\S1-140255.zip" TargetMode="External"/><Relationship Id="rId236" Type="http://schemas.openxmlformats.org/officeDocument/2006/relationships/hyperlink" Target="file:///C:\Mona\SA1\SA1%2365%20Taipei\docs\S1-140007.zip" TargetMode="External"/><Relationship Id="rId257" Type="http://schemas.openxmlformats.org/officeDocument/2006/relationships/hyperlink" Target="docs\S1-140294.zip" TargetMode="External"/><Relationship Id="rId278" Type="http://schemas.openxmlformats.org/officeDocument/2006/relationships/hyperlink" Target="file:///C:\Mona\SA1\SA1%2365%20Taipei\docs\S1-140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5%20Taipe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EB7CB-CD0D-4831-B68D-6B8C2149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33</Pages>
  <Words>13163</Words>
  <Characters>75030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88017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379</cp:revision>
  <dcterms:created xsi:type="dcterms:W3CDTF">2014-01-20T00:40:00Z</dcterms:created>
  <dcterms:modified xsi:type="dcterms:W3CDTF">2014-01-24T04:03:00Z</dcterms:modified>
</cp:coreProperties>
</file>